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3706E" w14:textId="77777777" w:rsidR="001E514C" w:rsidRPr="00A814C7" w:rsidRDefault="00A814C7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rPr>
          <w:rFonts w:ascii="TH SarabunPSK" w:hAnsi="TH SarabunPSK" w:cs="TH SarabunPSK"/>
          <w:cs/>
        </w:rPr>
      </w:pPr>
      <w:bookmarkStart w:id="0" w:name="_GoBack"/>
      <w:bookmarkEnd w:id="0"/>
      <w:r w:rsidRPr="00A814C7">
        <w:rPr>
          <w:rFonts w:ascii="TH SarabunPSK" w:hAnsi="TH SarabunPSK" w:cs="TH SarabunPSK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7B5CB28" wp14:editId="743FAA19">
                <wp:simplePos x="0" y="0"/>
                <wp:positionH relativeFrom="column">
                  <wp:posOffset>4800600</wp:posOffset>
                </wp:positionH>
                <wp:positionV relativeFrom="paragraph">
                  <wp:posOffset>-800100</wp:posOffset>
                </wp:positionV>
                <wp:extent cx="800100" cy="571500"/>
                <wp:effectExtent l="0" t="0" r="0" b="0"/>
                <wp:wrapNone/>
                <wp:docPr id="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6CB7B5" id="Rectangle 15" o:spid="_x0000_s1026" style="position:absolute;margin-left:378pt;margin-top:-63pt;width:63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" stroked="f"/>
            </w:pict>
          </mc:Fallback>
        </mc:AlternateContent>
      </w:r>
      <w:r w:rsidR="001E514C" w:rsidRPr="00A814C7">
        <w:rPr>
          <w:rFonts w:ascii="TH SarabunPSK" w:hAnsi="TH SarabunPSK" w:cs="TH SarabunPSK"/>
          <w:cs/>
        </w:rPr>
        <w:t>ภาคผนวก</w:t>
      </w:r>
      <w:r w:rsidR="001E514C" w:rsidRPr="00A814C7">
        <w:rPr>
          <w:rFonts w:ascii="TH SarabunPSK" w:hAnsi="TH SarabunPSK" w:cs="TH SarabunPSK"/>
          <w:color w:val="FF0000"/>
        </w:rPr>
        <w:t xml:space="preserve"> </w:t>
      </w:r>
      <w:r w:rsidR="001E514C" w:rsidRPr="00A814C7">
        <w:rPr>
          <w:rFonts w:ascii="TH SarabunPSK" w:hAnsi="TH SarabunPSK" w:cs="TH SarabunPSK"/>
          <w:color w:val="FF0000"/>
        </w:rPr>
        <w:fldChar w:fldCharType="begin"/>
      </w:r>
      <w:r w:rsidR="001E514C" w:rsidRPr="00A814C7">
        <w:rPr>
          <w:rFonts w:ascii="TH SarabunPSK" w:hAnsi="TH SarabunPSK" w:cs="TH SarabunPSK"/>
          <w:color w:val="FF0000"/>
        </w:rPr>
        <w:instrText xml:space="preserve"> MACROBUTTON  AcceptAllChangesInDoc [</w:instrText>
      </w:r>
      <w:r w:rsidR="001E514C" w:rsidRPr="00A814C7">
        <w:rPr>
          <w:rFonts w:ascii="TH SarabunPSK" w:hAnsi="TH SarabunPSK" w:cs="TH SarabunPSK"/>
          <w:color w:val="FF0000"/>
          <w:cs/>
        </w:rPr>
        <w:instrText>ระบุก/ข/ค]</w:instrText>
      </w:r>
      <w:r w:rsidR="001E514C" w:rsidRPr="00A814C7">
        <w:rPr>
          <w:rFonts w:ascii="TH SarabunPSK" w:hAnsi="TH SarabunPSK" w:cs="TH SarabunPSK"/>
          <w:color w:val="FF0000"/>
        </w:rPr>
        <w:instrText xml:space="preserve"> </w:instrText>
      </w:r>
      <w:r w:rsidR="001E514C" w:rsidRPr="00A814C7">
        <w:rPr>
          <w:rFonts w:ascii="TH SarabunPSK" w:hAnsi="TH SarabunPSK" w:cs="TH SarabunPSK"/>
          <w:color w:val="FF0000"/>
        </w:rPr>
        <w:fldChar w:fldCharType="end"/>
      </w:r>
    </w:p>
    <w:p w14:paraId="6ECD2A23" w14:textId="77777777" w:rsidR="00FF688D" w:rsidRPr="00A814C7" w:rsidRDefault="001E514C" w:rsidP="00B22C1D">
      <w:pPr>
        <w:pStyle w:val="Heading7"/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ascii="TH SarabunPSK" w:hAnsi="TH SarabunPSK" w:cs="TH SarabunPSK"/>
          <w:color w:val="FF0000"/>
        </w:rPr>
      </w:pPr>
      <w:r w:rsidRPr="00A814C7">
        <w:rPr>
          <w:rFonts w:ascii="TH SarabunPSK" w:hAnsi="TH SarabunPSK" w:cs="TH SarabunPSK"/>
          <w:color w:val="FF0000"/>
        </w:rPr>
        <w:fldChar w:fldCharType="begin"/>
      </w:r>
      <w:r w:rsidRPr="00A814C7">
        <w:rPr>
          <w:rFonts w:ascii="TH SarabunPSK" w:hAnsi="TH SarabunPSK" w:cs="TH SarabunPSK"/>
          <w:color w:val="FF0000"/>
        </w:rPr>
        <w:instrText xml:space="preserve"> MACROBUTTON  AcceptAllChangesInDoc [</w:instrText>
      </w:r>
      <w:r w:rsidRPr="00A814C7">
        <w:rPr>
          <w:rFonts w:ascii="TH SarabunPSK" w:hAnsi="TH SarabunPSK" w:cs="TH SarabunPSK"/>
          <w:color w:val="FF0000"/>
          <w:cs/>
        </w:rPr>
        <w:instrText>ระบุหัวข้อของภาคผนวก]</w:instrText>
      </w:r>
      <w:r w:rsidRPr="00A814C7">
        <w:rPr>
          <w:rFonts w:ascii="TH SarabunPSK" w:hAnsi="TH SarabunPSK" w:cs="TH SarabunPSK"/>
          <w:color w:val="FF0000"/>
        </w:rPr>
        <w:instrText xml:space="preserve"> </w:instrText>
      </w:r>
      <w:r w:rsidRPr="00A814C7">
        <w:rPr>
          <w:rFonts w:ascii="TH SarabunPSK" w:hAnsi="TH SarabunPSK" w:cs="TH SarabunPSK"/>
          <w:color w:val="FF0000"/>
        </w:rPr>
        <w:fldChar w:fldCharType="end"/>
      </w:r>
    </w:p>
    <w:p w14:paraId="4FD67C6C" w14:textId="77777777" w:rsidR="00767CDA" w:rsidRPr="00A814C7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TH SarabunPSK" w:eastAsia="Times New Roman" w:hAnsi="TH SarabunPSK" w:cs="TH SarabunPSK"/>
          <w:color w:val="FF0000"/>
          <w:sz w:val="32"/>
          <w:szCs w:val="32"/>
          <w:cs/>
          <w:lang w:val="ru-RU" w:eastAsia="ru-RU"/>
        </w:rPr>
      </w:pPr>
    </w:p>
    <w:p w14:paraId="727010E0" w14:textId="77777777" w:rsidR="00767CDA" w:rsidRPr="00A814C7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ind w:left="864"/>
        <w:jc w:val="left"/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</w:pP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</w:rPr>
        <w:instrText xml:space="preserve">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>MACROBUTTON  AcceptAllChangesInDoc ............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</w:rPr>
        <w:instrText xml:space="preserve">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</w:rPr>
        <w:fldChar w:fldCharType="end"/>
      </w:r>
    </w:p>
    <w:p w14:paraId="504452D1" w14:textId="77777777" w:rsidR="00767CDA" w:rsidRPr="00A814C7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</w:p>
    <w:p w14:paraId="6829F610" w14:textId="77777777" w:rsidR="00767CDA" w:rsidRPr="00A814C7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</w:p>
    <w:p w14:paraId="2CD1B15C" w14:textId="77777777" w:rsidR="00767CDA" w:rsidRPr="00A814C7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</w:p>
    <w:p w14:paraId="038DDF55" w14:textId="77777777" w:rsidR="00767CDA" w:rsidRPr="00A814C7" w:rsidRDefault="00767CDA" w:rsidP="00B22C1D">
      <w:pPr>
        <w:tabs>
          <w:tab w:val="left" w:pos="864"/>
          <w:tab w:val="left" w:pos="1224"/>
          <w:tab w:val="left" w:pos="1685"/>
          <w:tab w:val="left" w:pos="2304"/>
          <w:tab w:val="left" w:pos="3067"/>
        </w:tabs>
        <w:rPr>
          <w:rFonts w:ascii="TH SarabunPSK" w:hAnsi="TH SarabunPSK" w:cs="TH SarabunPSK"/>
          <w:sz w:val="32"/>
          <w:szCs w:val="32"/>
          <w:lang w:val="en-US" w:eastAsia="en-US"/>
        </w:rPr>
      </w:pPr>
      <w:r w:rsidRPr="00A814C7">
        <w:rPr>
          <w:rFonts w:ascii="TH SarabunPSK" w:hAnsi="TH SarabunPSK" w:cs="TH SarabunPSK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color w:val="FF0000"/>
          <w:sz w:val="32"/>
          <w:szCs w:val="32"/>
        </w:rPr>
        <w:fldChar w:fldCharType="end"/>
      </w:r>
    </w:p>
    <w:p w14:paraId="74BD693D" w14:textId="77777777" w:rsidR="001E514C" w:rsidRPr="00A814C7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TH SarabunPSK" w:hAnsi="TH SarabunPSK" w:cs="TH SarabunPSK"/>
          <w:color w:val="FF0000"/>
          <w:sz w:val="32"/>
          <w:szCs w:val="32"/>
        </w:rPr>
      </w:pP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  <w:r w:rsidR="001E514C" w:rsidRPr="00A814C7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</w:rPr>
        <w:instrText xml:space="preserve">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>MACROBUTTON  AcceptAllChangesInDoc ...........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</w:rPr>
        <w:instrText xml:space="preserve">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</w:rPr>
        <w:fldChar w:fldCharType="end"/>
      </w:r>
    </w:p>
    <w:p w14:paraId="217B2D31" w14:textId="77777777" w:rsidR="00767CDA" w:rsidRPr="00A814C7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</w:p>
    <w:p w14:paraId="0D817729" w14:textId="77777777" w:rsidR="00767CDA" w:rsidRPr="00A814C7" w:rsidRDefault="00767CDA" w:rsidP="00B22C1D">
      <w:pPr>
        <w:tabs>
          <w:tab w:val="left" w:pos="864"/>
          <w:tab w:val="left" w:pos="1224"/>
          <w:tab w:val="left" w:pos="1685"/>
          <w:tab w:val="left" w:pos="2304"/>
          <w:tab w:val="left" w:pos="3067"/>
        </w:tabs>
        <w:rPr>
          <w:rFonts w:ascii="TH SarabunPSK" w:hAnsi="TH SarabunPSK" w:cs="TH SarabunPSK"/>
          <w:sz w:val="32"/>
          <w:szCs w:val="32"/>
          <w:lang w:val="en-US" w:eastAsia="en-US"/>
        </w:rPr>
      </w:pPr>
      <w:r w:rsidRPr="00A814C7">
        <w:rPr>
          <w:rFonts w:ascii="TH SarabunPSK" w:hAnsi="TH SarabunPSK" w:cs="TH SarabunPSK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color w:val="FF0000"/>
          <w:sz w:val="32"/>
          <w:szCs w:val="32"/>
        </w:rPr>
        <w:fldChar w:fldCharType="end"/>
      </w:r>
    </w:p>
    <w:p w14:paraId="3AC528E0" w14:textId="77777777" w:rsidR="00D659A9" w:rsidRPr="00A814C7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TH SarabunPSK" w:hAnsi="TH SarabunPSK" w:cs="TH SarabunPSK"/>
        </w:rPr>
      </w:pP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</w:p>
    <w:p w14:paraId="38BDF011" w14:textId="77777777" w:rsidR="00767CDA" w:rsidRPr="00A814C7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  <w:fldChar w:fldCharType="end"/>
      </w:r>
    </w:p>
    <w:p w14:paraId="69AF9C15" w14:textId="77777777" w:rsidR="00767CDA" w:rsidRPr="00A814C7" w:rsidRDefault="00767CDA" w:rsidP="00B22C1D">
      <w:pPr>
        <w:tabs>
          <w:tab w:val="left" w:pos="864"/>
          <w:tab w:val="left" w:pos="1224"/>
          <w:tab w:val="left" w:pos="1685"/>
          <w:tab w:val="left" w:pos="2304"/>
          <w:tab w:val="left" w:pos="3067"/>
        </w:tabs>
        <w:rPr>
          <w:rFonts w:ascii="TH SarabunPSK" w:hAnsi="TH SarabunPSK" w:cs="TH SarabunPSK"/>
          <w:sz w:val="32"/>
          <w:szCs w:val="32"/>
          <w:lang w:val="en-US" w:eastAsia="en-US"/>
        </w:rPr>
      </w:pPr>
      <w:r w:rsidRPr="00A814C7">
        <w:rPr>
          <w:rFonts w:ascii="TH SarabunPSK" w:hAnsi="TH SarabunPSK" w:cs="TH SarabunPSK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color w:val="FF0000"/>
          <w:sz w:val="32"/>
          <w:szCs w:val="32"/>
        </w:rPr>
        <w:fldChar w:fldCharType="end"/>
      </w:r>
    </w:p>
    <w:p w14:paraId="1103BEA7" w14:textId="77777777" w:rsidR="00767CDA" w:rsidRPr="00A814C7" w:rsidRDefault="00767CDA" w:rsidP="00B22C1D">
      <w:pPr>
        <w:tabs>
          <w:tab w:val="left" w:pos="864"/>
          <w:tab w:val="left" w:pos="1224"/>
          <w:tab w:val="left" w:pos="1685"/>
          <w:tab w:val="left" w:pos="2304"/>
          <w:tab w:val="left" w:pos="3067"/>
        </w:tabs>
        <w:rPr>
          <w:rFonts w:ascii="TH SarabunPSK" w:hAnsi="TH SarabunPSK" w:cs="TH SarabunPSK"/>
          <w:lang w:val="en-US" w:eastAsia="en-US"/>
        </w:rPr>
      </w:pPr>
      <w:r w:rsidRPr="00A814C7">
        <w:rPr>
          <w:rFonts w:ascii="TH SarabunPSK" w:hAnsi="TH SarabunPSK" w:cs="TH SarabunPSK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color w:val="FF0000"/>
          <w:sz w:val="32"/>
          <w:szCs w:val="32"/>
        </w:rPr>
        <w:fldChar w:fldCharType="end"/>
      </w:r>
      <w:r w:rsidRPr="00A814C7">
        <w:rPr>
          <w:rFonts w:ascii="TH SarabunPSK" w:hAnsi="TH SarabunPSK" w:cs="TH SarabunPSK"/>
          <w:color w:val="FF0000"/>
          <w:sz w:val="32"/>
          <w:szCs w:val="32"/>
        </w:rPr>
        <w:fldChar w:fldCharType="begin"/>
      </w:r>
      <w:r w:rsidRPr="00A814C7">
        <w:rPr>
          <w:rFonts w:ascii="TH SarabunPSK" w:hAnsi="TH SarabunPSK" w:cs="TH SarabunPSK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A814C7">
        <w:rPr>
          <w:rFonts w:ascii="TH SarabunPSK" w:hAnsi="TH SarabunPSK" w:cs="TH SarabunPSK"/>
          <w:color w:val="FF0000"/>
          <w:sz w:val="32"/>
          <w:szCs w:val="32"/>
        </w:rPr>
        <w:fldChar w:fldCharType="end"/>
      </w:r>
    </w:p>
    <w:sectPr w:rsidR="00767CDA" w:rsidRPr="00A814C7" w:rsidSect="00A421D1">
      <w:headerReference w:type="even" r:id="rId6"/>
      <w:headerReference w:type="default" r:id="rId7"/>
      <w:footerReference w:type="even" r:id="rId8"/>
      <w:footerReference w:type="default" r:id="rId9"/>
      <w:pgSz w:w="11906" w:h="16838" w:code="9"/>
      <w:pgMar w:top="2160" w:right="1440" w:bottom="1440" w:left="2160" w:header="1080" w:footer="706" w:gutter="0"/>
      <w:pgNumType w:start="1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4A723" w14:textId="77777777" w:rsidR="00CD6055" w:rsidRDefault="00CD6055">
      <w:r>
        <w:separator/>
      </w:r>
    </w:p>
  </w:endnote>
  <w:endnote w:type="continuationSeparator" w:id="0">
    <w:p w14:paraId="1D8088A1" w14:textId="77777777" w:rsidR="00CD6055" w:rsidRDefault="00CD6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C3178" w14:textId="77777777" w:rsidR="00F73B45" w:rsidRDefault="00F73B45" w:rsidP="006B64E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52CDF8" w14:textId="77777777" w:rsidR="00F73B45" w:rsidRDefault="00F73B45" w:rsidP="00A421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15B80" w14:textId="77777777" w:rsidR="00F73B45" w:rsidRDefault="00F73B45" w:rsidP="00A421D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7F222" w14:textId="77777777" w:rsidR="00CD6055" w:rsidRDefault="00CD6055">
      <w:r>
        <w:separator/>
      </w:r>
    </w:p>
  </w:footnote>
  <w:footnote w:type="continuationSeparator" w:id="0">
    <w:p w14:paraId="1A986E82" w14:textId="77777777" w:rsidR="00CD6055" w:rsidRDefault="00CD6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47955" w14:textId="77777777" w:rsidR="00F73B45" w:rsidRDefault="00F73B45" w:rsidP="00BC4B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5DFBA66" w14:textId="77777777" w:rsidR="00F73B45" w:rsidRDefault="00F73B45" w:rsidP="005B6EB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989F9" w14:textId="77777777" w:rsidR="00F73B45" w:rsidRPr="005B6EBA" w:rsidRDefault="00F73B45" w:rsidP="005B6EBA">
    <w:pPr>
      <w:pStyle w:val="Header"/>
      <w:framePr w:w="376" w:wrap="around" w:vAnchor="text" w:hAnchor="page" w:x="10081" w:y="1"/>
      <w:jc w:val="right"/>
      <w:rPr>
        <w:rStyle w:val="PageNumber"/>
        <w:rFonts w:ascii="Angsana New" w:hAnsi="Angsana New"/>
        <w:sz w:val="32"/>
        <w:szCs w:val="32"/>
      </w:rPr>
    </w:pPr>
    <w:r w:rsidRPr="005B6EBA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B6EB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B6EBA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1E514C">
      <w:rPr>
        <w:rStyle w:val="PageNumber"/>
        <w:rFonts w:ascii="Angsana New" w:hAnsi="Angsana New"/>
        <w:noProof/>
        <w:sz w:val="32"/>
        <w:szCs w:val="32"/>
        <w:cs/>
      </w:rPr>
      <w:t>17</w:t>
    </w:r>
    <w:r w:rsidRPr="005B6EBA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549EB84D" w14:textId="77777777" w:rsidR="00F73B45" w:rsidRDefault="00F73B45" w:rsidP="005B6EBA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055"/>
    <w:rsid w:val="00002BEF"/>
    <w:rsid w:val="0002308C"/>
    <w:rsid w:val="0004712F"/>
    <w:rsid w:val="00055CFF"/>
    <w:rsid w:val="000876A2"/>
    <w:rsid w:val="000B5AF2"/>
    <w:rsid w:val="001E1464"/>
    <w:rsid w:val="001E514C"/>
    <w:rsid w:val="0024502F"/>
    <w:rsid w:val="002E0842"/>
    <w:rsid w:val="0036760B"/>
    <w:rsid w:val="003C14AD"/>
    <w:rsid w:val="003D1087"/>
    <w:rsid w:val="00457C4F"/>
    <w:rsid w:val="00470E30"/>
    <w:rsid w:val="004A3E8B"/>
    <w:rsid w:val="004D1FA6"/>
    <w:rsid w:val="004E27DD"/>
    <w:rsid w:val="005314A5"/>
    <w:rsid w:val="005B6EBA"/>
    <w:rsid w:val="005B70B7"/>
    <w:rsid w:val="006347BA"/>
    <w:rsid w:val="00695770"/>
    <w:rsid w:val="006B64E3"/>
    <w:rsid w:val="006E1ED1"/>
    <w:rsid w:val="00702122"/>
    <w:rsid w:val="00767CDA"/>
    <w:rsid w:val="007F3E73"/>
    <w:rsid w:val="009700B8"/>
    <w:rsid w:val="00A421D1"/>
    <w:rsid w:val="00A814C7"/>
    <w:rsid w:val="00AE07D0"/>
    <w:rsid w:val="00B22C1D"/>
    <w:rsid w:val="00B9684F"/>
    <w:rsid w:val="00BC4BD5"/>
    <w:rsid w:val="00BF4BCF"/>
    <w:rsid w:val="00CD6055"/>
    <w:rsid w:val="00D61AC1"/>
    <w:rsid w:val="00D659A9"/>
    <w:rsid w:val="00D97250"/>
    <w:rsid w:val="00DE07C6"/>
    <w:rsid w:val="00DE40E8"/>
    <w:rsid w:val="00E3593D"/>
    <w:rsid w:val="00F23568"/>
    <w:rsid w:val="00F4423A"/>
    <w:rsid w:val="00F73B45"/>
    <w:rsid w:val="00FF560F"/>
    <w:rsid w:val="00FF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A23A4A"/>
  <w15:chartTrackingRefBased/>
  <w15:docId w15:val="{39A2DBCE-4BA6-4A14-A716-FC863C42A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qFormat/>
    <w:rsid w:val="005B6EBA"/>
    <w:pPr>
      <w:keepNext/>
      <w:outlineLvl w:val="1"/>
    </w:pPr>
    <w:rPr>
      <w:rFonts w:ascii="Angsana New" w:eastAsia="Cordia New" w:hAnsi="Angsana New"/>
      <w:b/>
      <w:bCs/>
      <w:sz w:val="32"/>
      <w:szCs w:val="32"/>
      <w:lang w:val="en-US" w:eastAsia="en-US"/>
    </w:rPr>
  </w:style>
  <w:style w:type="paragraph" w:styleId="Heading7">
    <w:name w:val="heading 7"/>
    <w:basedOn w:val="Normal"/>
    <w:next w:val="Normal"/>
    <w:qFormat/>
    <w:rsid w:val="001E514C"/>
    <w:pPr>
      <w:keepNext/>
      <w:jc w:val="center"/>
      <w:outlineLvl w:val="6"/>
    </w:pPr>
    <w:rPr>
      <w:rFonts w:ascii="AngsanaUPC" w:eastAsia="Cordia New" w:hAnsi="AngsanaUPC" w:cs="AngsanaUPC"/>
      <w:b/>
      <w:bCs/>
      <w:sz w:val="36"/>
      <w:szCs w:val="3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5B6EBA"/>
    <w:rPr>
      <w:b/>
      <w:bCs/>
      <w:lang w:bidi="th-TH"/>
    </w:rPr>
  </w:style>
  <w:style w:type="paragraph" w:styleId="BodyText2">
    <w:name w:val="Body Text 2"/>
    <w:basedOn w:val="Normal"/>
    <w:rsid w:val="005B6EBA"/>
    <w:pPr>
      <w:spacing w:after="120" w:line="480" w:lineRule="auto"/>
    </w:pPr>
    <w:rPr>
      <w:rFonts w:ascii="Angsana New" w:eastAsia="Cordia New" w:hAnsi="Angsana New"/>
      <w:sz w:val="32"/>
      <w:szCs w:val="32"/>
      <w:lang w:val="en-US" w:eastAsia="en-US"/>
    </w:rPr>
  </w:style>
  <w:style w:type="paragraph" w:styleId="Header">
    <w:name w:val="header"/>
    <w:basedOn w:val="Normal"/>
    <w:rsid w:val="005B6EB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B6EBA"/>
  </w:style>
  <w:style w:type="paragraph" w:styleId="Footer">
    <w:name w:val="footer"/>
    <w:basedOn w:val="Normal"/>
    <w:rsid w:val="005B6EBA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3D1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C14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thasin\AppData\Local\Temp\Rar$DIa0.782\R12-&#3585;&#3634;&#3619;&#3614;&#3636;&#3617;&#3614;&#3660;&#3616;&#3634;&#3588;&#3612;&#3609;&#3623;&#3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R12-การพิมพ์ภาคผนวก</Template>
  <TotalTime>1</TotalTime>
  <Pages>1</Pages>
  <Words>28</Words>
  <Characters>3390</Characters>
  <Application>Microsoft Office Word</Application>
  <DocSecurity>0</DocSecurity>
  <Lines>28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บรรณานุกรม</vt:lpstr>
      <vt:lpstr>บรรณานุกรม</vt:lpstr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บรรณานุกรม</dc:title>
  <dc:subject/>
  <dc:creator>yuthasin</dc:creator>
  <cp:keywords/>
  <dc:description/>
  <cp:lastModifiedBy>yuthasin</cp:lastModifiedBy>
  <cp:revision>1</cp:revision>
  <cp:lastPrinted>2011-01-06T06:36:00Z</cp:lastPrinted>
  <dcterms:created xsi:type="dcterms:W3CDTF">2020-12-24T05:42:00Z</dcterms:created>
  <dcterms:modified xsi:type="dcterms:W3CDTF">2020-12-24T05:43:00Z</dcterms:modified>
</cp:coreProperties>
</file>