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764E1" w14:textId="77777777" w:rsidR="00A32B51" w:rsidRPr="00EC2111" w:rsidRDefault="00A32B51" w:rsidP="00A32B51">
      <w:pPr>
        <w:pStyle w:val="Heading7"/>
        <w:tabs>
          <w:tab w:val="left" w:pos="864"/>
          <w:tab w:val="left" w:pos="1152"/>
          <w:tab w:val="left" w:pos="1440"/>
        </w:tabs>
        <w:rPr>
          <w:rFonts w:ascii="TH SarabunPSK" w:hAnsi="TH SarabunPSK" w:cs="TH SarabunPSK"/>
        </w:rPr>
      </w:pPr>
      <w:bookmarkStart w:id="0" w:name="_GoBack"/>
      <w:bookmarkEnd w:id="0"/>
      <w:r w:rsidRPr="00EC2111">
        <w:rPr>
          <w:rFonts w:ascii="TH SarabunPSK" w:hAnsi="TH SarabunPSK" w:cs="TH SarabunPSK"/>
          <w:cs/>
        </w:rPr>
        <w:t>สารบัญภาพ</w:t>
      </w:r>
    </w:p>
    <w:p w14:paraId="16A5AA89" w14:textId="77777777" w:rsidR="00D059FA" w:rsidRPr="00EC2111" w:rsidRDefault="00A32B51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  <w:r w:rsidRPr="00EC2111">
        <w:rPr>
          <w:rFonts w:ascii="TH SarabunPSK" w:hAnsi="TH SarabunPSK" w:cs="TH SarabunPSK"/>
        </w:rPr>
        <w:tab/>
      </w:r>
      <w:r w:rsidRPr="00EC2111">
        <w:rPr>
          <w:rFonts w:ascii="TH SarabunPSK" w:hAnsi="TH SarabunPSK" w:cs="TH SarabunPSK"/>
        </w:rPr>
        <w:tab/>
      </w:r>
      <w:r w:rsidRPr="00EC2111">
        <w:rPr>
          <w:rFonts w:ascii="TH SarabunPSK" w:hAnsi="TH SarabunPSK" w:cs="TH SarabunPSK"/>
        </w:rPr>
        <w:tab/>
      </w:r>
      <w:r w:rsidRPr="00EC2111">
        <w:rPr>
          <w:rFonts w:ascii="TH SarabunPSK" w:hAnsi="TH SarabunPSK" w:cs="TH SarabunPSK"/>
        </w:rPr>
        <w:tab/>
      </w:r>
      <w:r w:rsidRPr="00EC2111">
        <w:rPr>
          <w:rFonts w:ascii="TH SarabunPSK" w:hAnsi="TH SarabunPSK" w:cs="TH SarabunPSK"/>
        </w:rPr>
        <w:tab/>
      </w:r>
      <w:r w:rsidRPr="00EC2111">
        <w:rPr>
          <w:rFonts w:ascii="TH SarabunPSK" w:hAnsi="TH SarabunPSK" w:cs="TH SarabunPSK"/>
        </w:rPr>
        <w:tab/>
      </w:r>
    </w:p>
    <w:tbl>
      <w:tblPr>
        <w:tblW w:w="8460" w:type="dxa"/>
        <w:tblInd w:w="108" w:type="dxa"/>
        <w:tblLook w:val="01E0" w:firstRow="1" w:lastRow="1" w:firstColumn="1" w:lastColumn="1" w:noHBand="0" w:noVBand="0"/>
      </w:tblPr>
      <w:tblGrid>
        <w:gridCol w:w="540"/>
        <w:gridCol w:w="7020"/>
        <w:gridCol w:w="900"/>
      </w:tblGrid>
      <w:tr w:rsidR="004402B7" w:rsidRPr="00EC2111" w14:paraId="6694B3F8" w14:textId="77777777" w:rsidTr="0003117F">
        <w:tc>
          <w:tcPr>
            <w:tcW w:w="7560" w:type="dxa"/>
            <w:gridSpan w:val="2"/>
            <w:shd w:val="clear" w:color="auto" w:fill="auto"/>
          </w:tcPr>
          <w:p w14:paraId="6C8C1658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-108"/>
              <w:jc w:val="thaiDistribute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s/>
              </w:rPr>
              <w:t>ภาพที่</w:t>
            </w:r>
          </w:p>
        </w:tc>
        <w:tc>
          <w:tcPr>
            <w:tcW w:w="900" w:type="dxa"/>
            <w:shd w:val="clear" w:color="auto" w:fill="auto"/>
          </w:tcPr>
          <w:p w14:paraId="55422BBC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s/>
              </w:rPr>
              <w:t>หน้า</w:t>
            </w:r>
          </w:p>
        </w:tc>
      </w:tr>
      <w:tr w:rsidR="004402B7" w:rsidRPr="00EC2111" w14:paraId="4C69A834" w14:textId="77777777" w:rsidTr="0003117F">
        <w:tc>
          <w:tcPr>
            <w:tcW w:w="540" w:type="dxa"/>
            <w:shd w:val="clear" w:color="auto" w:fill="auto"/>
          </w:tcPr>
          <w:p w14:paraId="71C927C7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20" w:type="dxa"/>
            <w:shd w:val="clear" w:color="auto" w:fill="auto"/>
          </w:tcPr>
          <w:p w14:paraId="4D07F2B5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</w:tcPr>
          <w:p w14:paraId="44F6D582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23472651" w14:textId="77777777" w:rsidTr="0003117F">
        <w:tc>
          <w:tcPr>
            <w:tcW w:w="540" w:type="dxa"/>
            <w:shd w:val="clear" w:color="auto" w:fill="auto"/>
          </w:tcPr>
          <w:p w14:paraId="0C66B3C7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EC2111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7020" w:type="dxa"/>
            <w:shd w:val="clear" w:color="auto" w:fill="auto"/>
          </w:tcPr>
          <w:p w14:paraId="5B0B8773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</w:tcPr>
          <w:p w14:paraId="64581C6B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6DEB8C84" w14:textId="77777777" w:rsidTr="0003117F">
        <w:tc>
          <w:tcPr>
            <w:tcW w:w="540" w:type="dxa"/>
            <w:shd w:val="clear" w:color="auto" w:fill="auto"/>
          </w:tcPr>
          <w:p w14:paraId="7B95A50C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EC2111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7020" w:type="dxa"/>
            <w:shd w:val="clear" w:color="auto" w:fill="auto"/>
          </w:tcPr>
          <w:p w14:paraId="36E9C355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shd w:val="clear" w:color="auto" w:fill="auto"/>
          </w:tcPr>
          <w:p w14:paraId="40F76507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21FFCCA2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A8F08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C8BF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B32FD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013CAF3A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A2995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EC2111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24F4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66CE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621406B3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AF500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EC2111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CBED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D4104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2BB819B3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EF79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C4C2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0B1D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1B086579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EAA6A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EC2111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7BCD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63267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0E3F29B0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99472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EC2111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0A9D0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F6695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1CC7C622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0A53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CD46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EB5F7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6A6204EC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8D481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EC2111"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1DA5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3968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402B7" w:rsidRPr="00EC2111" w14:paraId="4ECC506C" w14:textId="77777777" w:rsidTr="0003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3D023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EC2111"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4B8F8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left="252" w:right="-108"/>
              <w:rPr>
                <w:rFonts w:ascii="TH SarabunPSK" w:hAnsi="TH SarabunPSK" w:cs="TH SarabunPSK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ระบุชื่อภาพ]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EC2111">
              <w:rPr>
                <w:rFonts w:ascii="TH SarabunPSK" w:hAnsi="TH SarabunPSK" w:cs="TH SarabunPSK"/>
                <w:cs/>
              </w:rPr>
              <w:t xml:space="preserve">    </w:t>
            </w:r>
            <w:r w:rsidRPr="00EC2111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8A4EF" w14:textId="77777777" w:rsidR="004402B7" w:rsidRPr="00EC2111" w:rsidRDefault="004402B7" w:rsidP="0003117F">
            <w:pPr>
              <w:tabs>
                <w:tab w:val="left" w:pos="864"/>
                <w:tab w:val="left" w:pos="1152"/>
                <w:tab w:val="left" w:pos="1440"/>
              </w:tabs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EC211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EC2111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EC2111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EC211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0F3612C8" w14:textId="77777777" w:rsidR="00A32B51" w:rsidRPr="00EC2111" w:rsidRDefault="00A32B51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</w:p>
    <w:sectPr w:rsidR="00A32B51" w:rsidRPr="00EC2111" w:rsidSect="0003117F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3CA"/>
    <w:rsid w:val="00002BEF"/>
    <w:rsid w:val="0003117F"/>
    <w:rsid w:val="00033124"/>
    <w:rsid w:val="00034EC3"/>
    <w:rsid w:val="0009679E"/>
    <w:rsid w:val="000D470F"/>
    <w:rsid w:val="00105E6D"/>
    <w:rsid w:val="001E1464"/>
    <w:rsid w:val="002B20ED"/>
    <w:rsid w:val="002B2745"/>
    <w:rsid w:val="00312DE3"/>
    <w:rsid w:val="003435AB"/>
    <w:rsid w:val="0035449B"/>
    <w:rsid w:val="00362D9B"/>
    <w:rsid w:val="003F204B"/>
    <w:rsid w:val="003F50D8"/>
    <w:rsid w:val="00411A6F"/>
    <w:rsid w:val="00414886"/>
    <w:rsid w:val="004402B7"/>
    <w:rsid w:val="004607DC"/>
    <w:rsid w:val="004933CA"/>
    <w:rsid w:val="004C0F13"/>
    <w:rsid w:val="0052095E"/>
    <w:rsid w:val="00523CC8"/>
    <w:rsid w:val="00537B91"/>
    <w:rsid w:val="00552C83"/>
    <w:rsid w:val="00584EF7"/>
    <w:rsid w:val="005A5ED2"/>
    <w:rsid w:val="005E5B1E"/>
    <w:rsid w:val="00626860"/>
    <w:rsid w:val="006D287E"/>
    <w:rsid w:val="00764B5E"/>
    <w:rsid w:val="00782686"/>
    <w:rsid w:val="00787F6A"/>
    <w:rsid w:val="007E4D6C"/>
    <w:rsid w:val="008157BA"/>
    <w:rsid w:val="00831259"/>
    <w:rsid w:val="00894943"/>
    <w:rsid w:val="00923E73"/>
    <w:rsid w:val="009953E3"/>
    <w:rsid w:val="009A7C27"/>
    <w:rsid w:val="009B249A"/>
    <w:rsid w:val="009D7404"/>
    <w:rsid w:val="00A0234E"/>
    <w:rsid w:val="00A24CD1"/>
    <w:rsid w:val="00A32B51"/>
    <w:rsid w:val="00A76D0D"/>
    <w:rsid w:val="00AE460F"/>
    <w:rsid w:val="00AE7ED2"/>
    <w:rsid w:val="00AF5EC8"/>
    <w:rsid w:val="00B215EC"/>
    <w:rsid w:val="00B3520F"/>
    <w:rsid w:val="00B5733E"/>
    <w:rsid w:val="00B87BEF"/>
    <w:rsid w:val="00B90744"/>
    <w:rsid w:val="00BC4498"/>
    <w:rsid w:val="00BD539E"/>
    <w:rsid w:val="00BE1542"/>
    <w:rsid w:val="00BF5D90"/>
    <w:rsid w:val="00C120AA"/>
    <w:rsid w:val="00CC5487"/>
    <w:rsid w:val="00D059FA"/>
    <w:rsid w:val="00DB3E43"/>
    <w:rsid w:val="00E01FA4"/>
    <w:rsid w:val="00E41577"/>
    <w:rsid w:val="00EA5240"/>
    <w:rsid w:val="00EC2111"/>
    <w:rsid w:val="00F04307"/>
    <w:rsid w:val="00F218EC"/>
    <w:rsid w:val="00F66B5A"/>
    <w:rsid w:val="00F740AC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713FF0"/>
  <w15:chartTrackingRefBased/>
  <w15:docId w15:val="{D8423FF8-9D8D-4F41-AAE6-155A5286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thasin\AppData\Local\Temp\Rar$DIa0.771\R8-&#3626;&#3634;&#3619;&#3610;&#3633;&#3597;&#3616;&#3634;&#361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R8-สารบัญภาพ</Template>
  <TotalTime>0</TotalTime>
  <Pages>1</Pages>
  <Words>77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yuthasin</dc:creator>
  <cp:keywords/>
  <dc:description/>
  <cp:lastModifiedBy>yuthasin</cp:lastModifiedBy>
  <cp:revision>1</cp:revision>
  <cp:lastPrinted>2011-01-04T07:00:00Z</cp:lastPrinted>
  <dcterms:created xsi:type="dcterms:W3CDTF">2020-12-24T05:30:00Z</dcterms:created>
  <dcterms:modified xsi:type="dcterms:W3CDTF">2020-12-24T05:30:00Z</dcterms:modified>
</cp:coreProperties>
</file>