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2F452" w14:textId="77777777" w:rsidR="00A32B51" w:rsidRPr="00C437CE" w:rsidRDefault="00A32B51" w:rsidP="00A32B51">
      <w:pPr>
        <w:tabs>
          <w:tab w:val="left" w:pos="864"/>
          <w:tab w:val="left" w:pos="1152"/>
          <w:tab w:val="left" w:pos="1440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437CE">
        <w:rPr>
          <w:rFonts w:ascii="TH SarabunPSK" w:hAnsi="TH SarabunPSK" w:cs="TH SarabunPSK"/>
          <w:b/>
          <w:bCs/>
          <w:sz w:val="36"/>
          <w:szCs w:val="36"/>
          <w:cs/>
        </w:rPr>
        <w:t>สารบัญตาราง</w:t>
      </w:r>
    </w:p>
    <w:p w14:paraId="06C3F437" w14:textId="77777777" w:rsidR="00A32B51" w:rsidRPr="00C437CE" w:rsidRDefault="00A32B51" w:rsidP="00A32B51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  <w:r w:rsidRPr="00C437CE">
        <w:rPr>
          <w:rFonts w:ascii="TH SarabunPSK" w:hAnsi="TH SarabunPSK" w:cs="TH SarabunPSK"/>
        </w:rPr>
        <w:tab/>
      </w:r>
      <w:r w:rsidRPr="00C437CE">
        <w:rPr>
          <w:rFonts w:ascii="TH SarabunPSK" w:hAnsi="TH SarabunPSK" w:cs="TH SarabunPSK"/>
        </w:rPr>
        <w:tab/>
      </w:r>
      <w:r w:rsidRPr="00C437CE">
        <w:rPr>
          <w:rFonts w:ascii="TH SarabunPSK" w:hAnsi="TH SarabunPSK" w:cs="TH SarabunPSK"/>
        </w:rPr>
        <w:tab/>
      </w:r>
      <w:r w:rsidRPr="00C437CE">
        <w:rPr>
          <w:rFonts w:ascii="TH SarabunPSK" w:hAnsi="TH SarabunPSK" w:cs="TH SarabunPSK"/>
        </w:rPr>
        <w:tab/>
      </w:r>
      <w:r w:rsidRPr="00C437CE">
        <w:rPr>
          <w:rFonts w:ascii="TH SarabunPSK" w:hAnsi="TH SarabunPSK" w:cs="TH SarabunPSK"/>
        </w:rPr>
        <w:tab/>
      </w:r>
      <w:r w:rsidRPr="00C437CE">
        <w:rPr>
          <w:rFonts w:ascii="TH SarabunPSK" w:hAnsi="TH SarabunPSK" w:cs="TH SarabunPSK"/>
        </w:rPr>
        <w:tab/>
      </w:r>
      <w:r w:rsidRPr="00C437CE">
        <w:rPr>
          <w:rFonts w:ascii="TH SarabunPSK" w:hAnsi="TH SarabunPSK" w:cs="TH SarabunPSK"/>
        </w:rPr>
        <w:tab/>
      </w:r>
    </w:p>
    <w:tbl>
      <w:tblPr>
        <w:tblW w:w="8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92"/>
        <w:gridCol w:w="6768"/>
        <w:gridCol w:w="900"/>
      </w:tblGrid>
      <w:tr w:rsidR="0052095E" w:rsidRPr="00C437CE" w14:paraId="0894262D" w14:textId="77777777" w:rsidTr="00845954">
        <w:tc>
          <w:tcPr>
            <w:tcW w:w="7560" w:type="dxa"/>
            <w:gridSpan w:val="2"/>
            <w:shd w:val="clear" w:color="auto" w:fill="auto"/>
          </w:tcPr>
          <w:p w14:paraId="267C905D" w14:textId="77777777" w:rsidR="0052095E" w:rsidRPr="00C437CE" w:rsidRDefault="0052095E" w:rsidP="00845954">
            <w:pPr>
              <w:tabs>
                <w:tab w:val="left" w:pos="864"/>
                <w:tab w:val="left" w:pos="1152"/>
                <w:tab w:val="left" w:pos="1440"/>
              </w:tabs>
              <w:rPr>
                <w:rFonts w:ascii="TH SarabunPSK" w:hAnsi="TH SarabunPSK" w:cs="TH SarabunPSK"/>
                <w:b/>
                <w:bCs/>
                <w:cs/>
              </w:rPr>
            </w:pPr>
            <w:r w:rsidRPr="00C437CE">
              <w:rPr>
                <w:rFonts w:ascii="TH SarabunPSK" w:hAnsi="TH SarabunPSK" w:cs="TH SarabunPSK"/>
                <w:cs/>
              </w:rPr>
              <w:t xml:space="preserve">ตารางที่   </w:t>
            </w:r>
          </w:p>
        </w:tc>
        <w:tc>
          <w:tcPr>
            <w:tcW w:w="900" w:type="dxa"/>
            <w:shd w:val="clear" w:color="auto" w:fill="auto"/>
          </w:tcPr>
          <w:p w14:paraId="13BB03F9" w14:textId="77777777" w:rsidR="0052095E" w:rsidRPr="00C437CE" w:rsidRDefault="0052095E" w:rsidP="00845954">
            <w:pPr>
              <w:ind w:right="43"/>
              <w:jc w:val="right"/>
              <w:rPr>
                <w:rFonts w:ascii="TH SarabunPSK" w:hAnsi="TH SarabunPSK" w:cs="TH SarabunPSK"/>
              </w:rPr>
            </w:pPr>
            <w:r w:rsidRPr="00C437CE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C437CE">
              <w:rPr>
                <w:rFonts w:ascii="TH SarabunPSK" w:hAnsi="TH SarabunPSK" w:cs="TH SarabunPSK"/>
                <w:cs/>
              </w:rPr>
              <w:t xml:space="preserve"> หน้า</w:t>
            </w:r>
          </w:p>
        </w:tc>
      </w:tr>
      <w:tr w:rsidR="004607DC" w:rsidRPr="00C437CE" w14:paraId="57B2A62B" w14:textId="77777777" w:rsidTr="00674634">
        <w:tc>
          <w:tcPr>
            <w:tcW w:w="792" w:type="dxa"/>
            <w:shd w:val="clear" w:color="auto" w:fill="auto"/>
          </w:tcPr>
          <w:p w14:paraId="36894119" w14:textId="77777777" w:rsidR="004607DC" w:rsidRPr="00C437CE" w:rsidRDefault="004607DC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6768" w:type="dxa"/>
            <w:shd w:val="clear" w:color="auto" w:fill="auto"/>
          </w:tcPr>
          <w:p w14:paraId="4A933120" w14:textId="77777777" w:rsidR="004607DC" w:rsidRPr="00C437CE" w:rsidRDefault="004607DC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C437CE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0BD078B0" w14:textId="77777777" w:rsidR="004607DC" w:rsidRPr="00C437CE" w:rsidRDefault="004607DC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C437CE" w14:paraId="5E71E247" w14:textId="77777777" w:rsidTr="00674634">
        <w:tc>
          <w:tcPr>
            <w:tcW w:w="792" w:type="dxa"/>
            <w:shd w:val="clear" w:color="auto" w:fill="auto"/>
          </w:tcPr>
          <w:p w14:paraId="7B9D9C3B" w14:textId="77777777" w:rsidR="00EA5240" w:rsidRPr="00C437CE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6768" w:type="dxa"/>
            <w:shd w:val="clear" w:color="auto" w:fill="auto"/>
          </w:tcPr>
          <w:p w14:paraId="687F70C0" w14:textId="77777777" w:rsidR="00EA5240" w:rsidRPr="00C437CE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C437CE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7C15768C" w14:textId="77777777" w:rsidR="00EA5240" w:rsidRPr="00C437CE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C437CE" w14:paraId="697C0F8D" w14:textId="77777777" w:rsidTr="00674634">
        <w:tc>
          <w:tcPr>
            <w:tcW w:w="792" w:type="dxa"/>
            <w:shd w:val="clear" w:color="auto" w:fill="auto"/>
          </w:tcPr>
          <w:p w14:paraId="52029CBA" w14:textId="77777777" w:rsidR="00EA5240" w:rsidRPr="00C437CE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6768" w:type="dxa"/>
            <w:shd w:val="clear" w:color="auto" w:fill="auto"/>
          </w:tcPr>
          <w:p w14:paraId="49436ABB" w14:textId="77777777" w:rsidR="00EA5240" w:rsidRPr="00C437CE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C437CE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3A6255A3" w14:textId="77777777" w:rsidR="00EA5240" w:rsidRPr="00C437CE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C437CE" w14:paraId="141B8A78" w14:textId="77777777" w:rsidTr="00674634">
        <w:tc>
          <w:tcPr>
            <w:tcW w:w="792" w:type="dxa"/>
            <w:shd w:val="clear" w:color="auto" w:fill="auto"/>
          </w:tcPr>
          <w:p w14:paraId="576D7D0C" w14:textId="77777777" w:rsidR="00EA5240" w:rsidRPr="00C437CE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6768" w:type="dxa"/>
            <w:shd w:val="clear" w:color="auto" w:fill="auto"/>
          </w:tcPr>
          <w:p w14:paraId="1E63139F" w14:textId="77777777" w:rsidR="00EA5240" w:rsidRPr="00C437CE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C437CE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59F48191" w14:textId="77777777" w:rsidR="00EA5240" w:rsidRPr="00C437CE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C437CE" w14:paraId="0725FD16" w14:textId="77777777" w:rsidTr="00674634">
        <w:tc>
          <w:tcPr>
            <w:tcW w:w="792" w:type="dxa"/>
            <w:shd w:val="clear" w:color="auto" w:fill="auto"/>
          </w:tcPr>
          <w:p w14:paraId="7F9BDB8E" w14:textId="77777777" w:rsidR="00EA5240" w:rsidRPr="00C437CE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6768" w:type="dxa"/>
            <w:shd w:val="clear" w:color="auto" w:fill="auto"/>
          </w:tcPr>
          <w:p w14:paraId="1942DF1C" w14:textId="77777777" w:rsidR="00EA5240" w:rsidRPr="00C437CE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C437CE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3575E6DA" w14:textId="77777777" w:rsidR="00EA5240" w:rsidRPr="00C437CE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C437CE" w14:paraId="6F9BF8ED" w14:textId="77777777" w:rsidTr="00674634">
        <w:tc>
          <w:tcPr>
            <w:tcW w:w="792" w:type="dxa"/>
            <w:shd w:val="clear" w:color="auto" w:fill="auto"/>
          </w:tcPr>
          <w:p w14:paraId="576AD7D5" w14:textId="77777777" w:rsidR="00EA5240" w:rsidRPr="00C437CE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6768" w:type="dxa"/>
            <w:shd w:val="clear" w:color="auto" w:fill="auto"/>
          </w:tcPr>
          <w:p w14:paraId="38E6F1FA" w14:textId="77777777" w:rsidR="00EA5240" w:rsidRPr="00C437CE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C437CE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0EDDD75E" w14:textId="77777777" w:rsidR="00EA5240" w:rsidRPr="00C437CE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C437CE" w14:paraId="4E20BC36" w14:textId="77777777" w:rsidTr="00674634">
        <w:tc>
          <w:tcPr>
            <w:tcW w:w="792" w:type="dxa"/>
            <w:shd w:val="clear" w:color="auto" w:fill="auto"/>
          </w:tcPr>
          <w:p w14:paraId="4DA99CC0" w14:textId="77777777" w:rsidR="00EA5240" w:rsidRPr="00C437CE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6768" w:type="dxa"/>
            <w:shd w:val="clear" w:color="auto" w:fill="auto"/>
          </w:tcPr>
          <w:p w14:paraId="7EEF46F1" w14:textId="77777777" w:rsidR="00EA5240" w:rsidRPr="00C437CE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C437CE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3C81798C" w14:textId="77777777" w:rsidR="00EA5240" w:rsidRPr="00C437CE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C437CE" w14:paraId="4908906A" w14:textId="77777777" w:rsidTr="00674634">
        <w:tc>
          <w:tcPr>
            <w:tcW w:w="792" w:type="dxa"/>
            <w:shd w:val="clear" w:color="auto" w:fill="auto"/>
          </w:tcPr>
          <w:p w14:paraId="58E140FA" w14:textId="77777777" w:rsidR="00EA5240" w:rsidRPr="00C437CE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6768" w:type="dxa"/>
            <w:shd w:val="clear" w:color="auto" w:fill="auto"/>
          </w:tcPr>
          <w:p w14:paraId="54869D19" w14:textId="77777777" w:rsidR="00EA5240" w:rsidRPr="00C437CE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C437CE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4B459F99" w14:textId="77777777" w:rsidR="00EA5240" w:rsidRPr="00C437CE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C437CE" w14:paraId="65C21263" w14:textId="77777777" w:rsidTr="00674634">
        <w:tc>
          <w:tcPr>
            <w:tcW w:w="792" w:type="dxa"/>
            <w:shd w:val="clear" w:color="auto" w:fill="auto"/>
          </w:tcPr>
          <w:p w14:paraId="6899188F" w14:textId="77777777" w:rsidR="00EA5240" w:rsidRPr="00C437CE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s/>
              </w:rPr>
              <w:t>9</w:t>
            </w:r>
          </w:p>
        </w:tc>
        <w:tc>
          <w:tcPr>
            <w:tcW w:w="6768" w:type="dxa"/>
            <w:shd w:val="clear" w:color="auto" w:fill="auto"/>
          </w:tcPr>
          <w:p w14:paraId="54500EEC" w14:textId="77777777" w:rsidR="00EA5240" w:rsidRPr="00C437CE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C437CE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1E595FEF" w14:textId="77777777" w:rsidR="00EA5240" w:rsidRPr="00C437CE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EA5240" w:rsidRPr="00C437CE" w14:paraId="61C8C22C" w14:textId="77777777" w:rsidTr="00674634">
        <w:tc>
          <w:tcPr>
            <w:tcW w:w="792" w:type="dxa"/>
            <w:shd w:val="clear" w:color="auto" w:fill="auto"/>
          </w:tcPr>
          <w:p w14:paraId="61485381" w14:textId="77777777" w:rsidR="00EA5240" w:rsidRPr="00C437CE" w:rsidRDefault="00EA5240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6768" w:type="dxa"/>
            <w:shd w:val="clear" w:color="auto" w:fill="auto"/>
          </w:tcPr>
          <w:p w14:paraId="2EB85926" w14:textId="77777777" w:rsidR="00EA5240" w:rsidRPr="00C437CE" w:rsidRDefault="00EA5240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C437CE">
              <w:rPr>
                <w:rFonts w:ascii="TH SarabunPSK" w:hAnsi="TH SarabunPSK" w:cs="TH SarabunPSK"/>
                <w:cs/>
              </w:rPr>
              <w:t xml:space="preserve">    ..................................................</w:t>
            </w:r>
            <w:bookmarkStart w:id="0" w:name="_GoBack"/>
            <w:bookmarkEnd w:id="0"/>
            <w:r w:rsidRPr="00C437CE">
              <w:rPr>
                <w:rFonts w:ascii="TH SarabunPSK" w:hAnsi="TH SarabunPSK" w:cs="TH SarabunPSK"/>
                <w:cs/>
              </w:rPr>
              <w:t>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7140E61C" w14:textId="77777777" w:rsidR="00EA5240" w:rsidRPr="00C437CE" w:rsidRDefault="00EA5240" w:rsidP="00845954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C437CE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C437CE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C437CE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C437CE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</w:tbl>
    <w:p w14:paraId="6DCDF184" w14:textId="77777777" w:rsidR="00034EC3" w:rsidRPr="00C437CE" w:rsidRDefault="00034EC3" w:rsidP="00A32B51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</w:p>
    <w:sectPr w:rsidR="00034EC3" w:rsidRPr="00C437CE" w:rsidSect="00845954">
      <w:pgSz w:w="11906" w:h="16838" w:code="9"/>
      <w:pgMar w:top="2160" w:right="1440" w:bottom="1440" w:left="2160" w:header="1080" w:footer="0" w:gutter="0"/>
      <w:pgNumType w:fmt="lowerRoman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634"/>
    <w:rsid w:val="00002BEF"/>
    <w:rsid w:val="00033124"/>
    <w:rsid w:val="00034EC3"/>
    <w:rsid w:val="0009679E"/>
    <w:rsid w:val="000D470F"/>
    <w:rsid w:val="00105E6D"/>
    <w:rsid w:val="001E1464"/>
    <w:rsid w:val="002B20ED"/>
    <w:rsid w:val="002B2745"/>
    <w:rsid w:val="00312DE3"/>
    <w:rsid w:val="003435AB"/>
    <w:rsid w:val="0035449B"/>
    <w:rsid w:val="00362D9B"/>
    <w:rsid w:val="003F204B"/>
    <w:rsid w:val="003F50D8"/>
    <w:rsid w:val="00411A6F"/>
    <w:rsid w:val="00414886"/>
    <w:rsid w:val="004607DC"/>
    <w:rsid w:val="004C0F13"/>
    <w:rsid w:val="0052095E"/>
    <w:rsid w:val="00523CC8"/>
    <w:rsid w:val="00537B91"/>
    <w:rsid w:val="00552C83"/>
    <w:rsid w:val="00584EF7"/>
    <w:rsid w:val="005A5ED2"/>
    <w:rsid w:val="005E5B1E"/>
    <w:rsid w:val="00626860"/>
    <w:rsid w:val="00674634"/>
    <w:rsid w:val="006D287E"/>
    <w:rsid w:val="00764B5E"/>
    <w:rsid w:val="00782686"/>
    <w:rsid w:val="00787F6A"/>
    <w:rsid w:val="007E4D6C"/>
    <w:rsid w:val="007F756C"/>
    <w:rsid w:val="008157BA"/>
    <w:rsid w:val="00831259"/>
    <w:rsid w:val="00845954"/>
    <w:rsid w:val="00894943"/>
    <w:rsid w:val="00923E73"/>
    <w:rsid w:val="009953E3"/>
    <w:rsid w:val="009A7C27"/>
    <w:rsid w:val="009B249A"/>
    <w:rsid w:val="009D7404"/>
    <w:rsid w:val="00A0234E"/>
    <w:rsid w:val="00A24CD1"/>
    <w:rsid w:val="00A32B51"/>
    <w:rsid w:val="00A76D0D"/>
    <w:rsid w:val="00AE460F"/>
    <w:rsid w:val="00AE7ED2"/>
    <w:rsid w:val="00AF5EC8"/>
    <w:rsid w:val="00B215EC"/>
    <w:rsid w:val="00B3520F"/>
    <w:rsid w:val="00B5733E"/>
    <w:rsid w:val="00B87BEF"/>
    <w:rsid w:val="00B90744"/>
    <w:rsid w:val="00BC4498"/>
    <w:rsid w:val="00BE1542"/>
    <w:rsid w:val="00BF5D90"/>
    <w:rsid w:val="00C120AA"/>
    <w:rsid w:val="00C437CE"/>
    <w:rsid w:val="00CC5487"/>
    <w:rsid w:val="00D059FA"/>
    <w:rsid w:val="00DB3E43"/>
    <w:rsid w:val="00DF7ADC"/>
    <w:rsid w:val="00E01FA4"/>
    <w:rsid w:val="00E41577"/>
    <w:rsid w:val="00EA5240"/>
    <w:rsid w:val="00F04307"/>
    <w:rsid w:val="00F218EC"/>
    <w:rsid w:val="00F66B5A"/>
    <w:rsid w:val="00F740AC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CFC500"/>
  <w15:chartTrackingRefBased/>
  <w15:docId w15:val="{C4A5C37B-EA65-4081-96A6-13CE517A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B51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thasin\AppData\Local\Temp\Rar$DIa0.447\R7-&#3626;&#3634;&#3619;&#3610;&#3633;&#3597;&#3605;&#3634;&#3619;&#3634;&#359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R7-สารบัญตาราง</Template>
  <TotalTime>3</TotalTime>
  <Pages>1</Pages>
  <Words>65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yuthasin</dc:creator>
  <cp:keywords/>
  <dc:description/>
  <cp:lastModifiedBy>yuthasin</cp:lastModifiedBy>
  <cp:revision>1</cp:revision>
  <cp:lastPrinted>2011-01-04T07:00:00Z</cp:lastPrinted>
  <dcterms:created xsi:type="dcterms:W3CDTF">2020-12-24T05:27:00Z</dcterms:created>
  <dcterms:modified xsi:type="dcterms:W3CDTF">2020-12-24T05:30:00Z</dcterms:modified>
</cp:coreProperties>
</file>