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A48EE" w14:textId="77777777" w:rsidR="002F7611" w:rsidRPr="00635029" w:rsidRDefault="005D7036" w:rsidP="00EE51B2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635029">
        <w:rPr>
          <w:rFonts w:ascii="TH SarabunPSK" w:hAnsi="TH SarabunPSK" w:cs="TH SarabunPSK"/>
          <w:b/>
          <w:bCs/>
          <w:sz w:val="36"/>
          <w:szCs w:val="36"/>
          <w:cs/>
        </w:rPr>
        <w:t>กิตติกรรมประกาศ</w:t>
      </w:r>
    </w:p>
    <w:p w14:paraId="23CCB00C" w14:textId="77777777" w:rsidR="005D7036" w:rsidRPr="00635029" w:rsidRDefault="005D7036" w:rsidP="00EE51B2">
      <w:pPr>
        <w:tabs>
          <w:tab w:val="left" w:pos="864"/>
        </w:tabs>
        <w:jc w:val="left"/>
        <w:rPr>
          <w:rFonts w:ascii="TH SarabunPSK" w:hAnsi="TH SarabunPSK" w:cs="TH SarabunPSK"/>
        </w:rPr>
      </w:pPr>
    </w:p>
    <w:p w14:paraId="7E8A912D" w14:textId="77777777" w:rsidR="0062439F" w:rsidRPr="00635029" w:rsidRDefault="00EC7EB5" w:rsidP="00AF361B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35029">
        <w:rPr>
          <w:rFonts w:ascii="TH SarabunPSK" w:hAnsi="TH SarabunPSK" w:cs="TH SarabunPSK"/>
          <w:b w:val="0"/>
          <w:bCs w:val="0"/>
          <w:cs/>
        </w:rPr>
        <w:tab/>
      </w:r>
      <w:r w:rsidR="0062439F"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="0062439F"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62439F"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24F05CDE" w14:textId="77777777" w:rsidR="00AF361B" w:rsidRPr="00635029" w:rsidRDefault="0062439F" w:rsidP="00AF361B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34276B51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674CE4E1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0BF57F82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642943B0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1E16B040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67743DA5" w14:textId="77777777" w:rsidR="00AF361B" w:rsidRPr="00635029" w:rsidRDefault="00AF361B" w:rsidP="00AF361B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</w:pPr>
      <w:r w:rsidRPr="00635029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="0062439F"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="0062439F"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62439F"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716DDE32" w14:textId="77777777" w:rsidR="0062439F" w:rsidRPr="00635029" w:rsidRDefault="0062439F" w:rsidP="0062439F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1EF21CA7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4941E924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0099E5F2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2B171C8E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30AF2A70" w14:textId="77777777" w:rsidR="0062439F" w:rsidRPr="00635029" w:rsidRDefault="0062439F" w:rsidP="0062439F">
      <w:pPr>
        <w:rPr>
          <w:rFonts w:ascii="TH SarabunPSK" w:hAnsi="TH SarabunPSK" w:cs="TH SarabunPSK"/>
        </w:rPr>
      </w:pPr>
      <w:r w:rsidRPr="00635029">
        <w:rPr>
          <w:rFonts w:ascii="TH SarabunPSK" w:hAnsi="TH SarabunPSK" w:cs="TH SarabunPSK"/>
          <w:color w:val="FF0000"/>
        </w:rPr>
        <w:fldChar w:fldCharType="begin"/>
      </w:r>
      <w:r w:rsidRPr="00635029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 </w:instrText>
      </w:r>
      <w:r w:rsidRPr="00635029">
        <w:rPr>
          <w:rFonts w:ascii="TH SarabunPSK" w:hAnsi="TH SarabunPSK" w:cs="TH SarabunPSK"/>
          <w:color w:val="FF0000"/>
        </w:rPr>
        <w:fldChar w:fldCharType="end"/>
      </w:r>
    </w:p>
    <w:p w14:paraId="4AFBC82A" w14:textId="77777777" w:rsidR="00AF361B" w:rsidRPr="00635029" w:rsidRDefault="00AF361B" w:rsidP="00AF361B">
      <w:pPr>
        <w:rPr>
          <w:rFonts w:ascii="TH SarabunPSK" w:hAnsi="TH SarabunPSK" w:cs="TH SarabunPSK"/>
        </w:rPr>
      </w:pPr>
    </w:p>
    <w:p w14:paraId="383AE1AA" w14:textId="77777777" w:rsidR="00AF361B" w:rsidRPr="00635029" w:rsidRDefault="00AF361B" w:rsidP="00AF361B">
      <w:pPr>
        <w:pStyle w:val="Heading3"/>
        <w:tabs>
          <w:tab w:val="left" w:pos="864"/>
          <w:tab w:val="left" w:pos="1224"/>
          <w:tab w:val="left" w:pos="1685"/>
          <w:tab w:val="left" w:pos="2304"/>
          <w:tab w:val="left" w:pos="3067"/>
        </w:tabs>
        <w:ind w:left="2880"/>
        <w:rPr>
          <w:rFonts w:ascii="TH SarabunPSK" w:hAnsi="TH SarabunPSK" w:cs="TH SarabunPSK"/>
          <w:sz w:val="32"/>
          <w:szCs w:val="32"/>
        </w:rPr>
      </w:pPr>
      <w:r w:rsidRPr="00635029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635029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635029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635029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63502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[</w:instrText>
      </w:r>
      <w:r w:rsidR="00042713" w:rsidRPr="00635029">
        <w:rPr>
          <w:rFonts w:ascii="TH SarabunPSK" w:hAnsi="TH SarabunPSK" w:cs="TH SarabunPSK"/>
          <w:color w:val="FF0000"/>
          <w:sz w:val="32"/>
          <w:szCs w:val="32"/>
          <w:cs/>
        </w:rPr>
        <w:instrText>ชื่อ</w:instrText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instrText xml:space="preserve"> </w:instrText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</w:instrText>
      </w:r>
      <w:r w:rsidR="00042713" w:rsidRPr="00635029">
        <w:rPr>
          <w:rFonts w:ascii="TH SarabunPSK" w:hAnsi="TH SarabunPSK" w:cs="TH SarabunPSK"/>
          <w:color w:val="FF0000"/>
          <w:sz w:val="32"/>
          <w:szCs w:val="32"/>
          <w:cs/>
        </w:rPr>
        <w:instrText>นามสกุล]</w:instrText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instrText xml:space="preserve"> </w:instrText>
      </w:r>
      <w:r w:rsidR="00042713" w:rsidRPr="00635029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  <w:r w:rsidRPr="00635029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881611" w:rsidRPr="00635029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="00881611" w:rsidRPr="00635029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[</w:instrText>
      </w:r>
      <w:r w:rsidR="00881611" w:rsidRPr="00635029">
        <w:rPr>
          <w:rFonts w:ascii="TH SarabunPSK" w:hAnsi="TH SarabunPSK" w:cs="TH SarabunPSK"/>
          <w:color w:val="FF0000"/>
          <w:sz w:val="32"/>
          <w:szCs w:val="32"/>
          <w:cs/>
        </w:rPr>
        <w:instrText>ระบุเดือน-ปีที่ส่งเล่มฉบับสมบูรณ์</w:instrText>
      </w:r>
      <w:r w:rsidR="00881611" w:rsidRPr="00635029">
        <w:rPr>
          <w:rFonts w:ascii="TH SarabunPSK" w:hAnsi="TH SarabunPSK" w:cs="TH SarabunPSK"/>
          <w:color w:val="FF0000"/>
          <w:sz w:val="32"/>
          <w:szCs w:val="32"/>
        </w:rPr>
        <w:instrText>_</w:instrText>
      </w:r>
      <w:r w:rsidR="00881611" w:rsidRPr="00635029">
        <w:rPr>
          <w:rFonts w:ascii="TH SarabunPSK" w:hAnsi="TH SarabunPSK" w:cs="TH SarabunPSK"/>
          <w:color w:val="FF0000"/>
          <w:sz w:val="32"/>
          <w:szCs w:val="32"/>
          <w:cs/>
        </w:rPr>
        <w:instrText>ไม่ใส่คำว่า</w:instrText>
      </w:r>
      <w:r w:rsidR="00881611" w:rsidRPr="00635029">
        <w:rPr>
          <w:rFonts w:ascii="TH SarabunPSK" w:hAnsi="TH SarabunPSK" w:cs="TH SarabunPSK"/>
          <w:color w:val="FF0000"/>
          <w:sz w:val="32"/>
          <w:szCs w:val="32"/>
        </w:rPr>
        <w:instrText>\"</w:instrText>
      </w:r>
      <w:r w:rsidR="00881611" w:rsidRPr="00635029">
        <w:rPr>
          <w:rFonts w:ascii="TH SarabunPSK" w:hAnsi="TH SarabunPSK" w:cs="TH SarabunPSK"/>
          <w:color w:val="FF0000"/>
          <w:sz w:val="32"/>
          <w:szCs w:val="32"/>
          <w:cs/>
        </w:rPr>
        <w:instrText>พ.ศ.</w:instrText>
      </w:r>
      <w:r w:rsidR="00881611" w:rsidRPr="00635029">
        <w:rPr>
          <w:rFonts w:ascii="TH SarabunPSK" w:hAnsi="TH SarabunPSK" w:cs="TH SarabunPSK"/>
          <w:color w:val="FF0000"/>
          <w:sz w:val="32"/>
          <w:szCs w:val="32"/>
        </w:rPr>
        <w:instrText xml:space="preserve">\"] </w:instrText>
      </w:r>
      <w:r w:rsidR="00881611" w:rsidRPr="00635029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p w14:paraId="45F01637" w14:textId="77777777" w:rsidR="00E35CB0" w:rsidRPr="00635029" w:rsidRDefault="00E35CB0" w:rsidP="00EE51B2">
      <w:pPr>
        <w:tabs>
          <w:tab w:val="left" w:pos="864"/>
        </w:tabs>
        <w:jc w:val="left"/>
        <w:rPr>
          <w:rFonts w:ascii="TH SarabunPSK" w:hAnsi="TH SarabunPSK" w:cs="TH SarabunPSK"/>
        </w:rPr>
      </w:pPr>
    </w:p>
    <w:sectPr w:rsidR="00E35CB0" w:rsidRPr="00635029" w:rsidSect="0079467B">
      <w:pgSz w:w="11906" w:h="16838" w:code="9"/>
      <w:pgMar w:top="2160" w:right="1440" w:bottom="1440" w:left="2160" w:header="706" w:footer="706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365"/>
    <w:rsid w:val="00042713"/>
    <w:rsid w:val="000D6BE7"/>
    <w:rsid w:val="000D7EB7"/>
    <w:rsid w:val="00134F0F"/>
    <w:rsid w:val="00221E79"/>
    <w:rsid w:val="0023425F"/>
    <w:rsid w:val="002735A1"/>
    <w:rsid w:val="002F7611"/>
    <w:rsid w:val="00354B8A"/>
    <w:rsid w:val="00395A94"/>
    <w:rsid w:val="00564365"/>
    <w:rsid w:val="005B6428"/>
    <w:rsid w:val="005D7036"/>
    <w:rsid w:val="0062439F"/>
    <w:rsid w:val="00635029"/>
    <w:rsid w:val="006D2A5E"/>
    <w:rsid w:val="006F3A20"/>
    <w:rsid w:val="006F5935"/>
    <w:rsid w:val="0079467B"/>
    <w:rsid w:val="007963B1"/>
    <w:rsid w:val="00805E83"/>
    <w:rsid w:val="00827E5C"/>
    <w:rsid w:val="00881611"/>
    <w:rsid w:val="008B6BF8"/>
    <w:rsid w:val="00915048"/>
    <w:rsid w:val="00917D61"/>
    <w:rsid w:val="009F1B04"/>
    <w:rsid w:val="00A628D8"/>
    <w:rsid w:val="00AD2D5A"/>
    <w:rsid w:val="00AF361B"/>
    <w:rsid w:val="00B6571E"/>
    <w:rsid w:val="00C2443D"/>
    <w:rsid w:val="00D95AF6"/>
    <w:rsid w:val="00E1721E"/>
    <w:rsid w:val="00E35CB0"/>
    <w:rsid w:val="00E52F05"/>
    <w:rsid w:val="00E55097"/>
    <w:rsid w:val="00EC7EB5"/>
    <w:rsid w:val="00EE51B2"/>
    <w:rsid w:val="00F00632"/>
    <w:rsid w:val="00F2715E"/>
    <w:rsid w:val="00F40588"/>
    <w:rsid w:val="00F62D5B"/>
    <w:rsid w:val="00F909AA"/>
    <w:rsid w:val="00FC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B95CD"/>
  <w15:chartTrackingRefBased/>
  <w15:docId w15:val="{EC1E91FB-0986-4B46-A142-A72BC10A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7611"/>
    <w:pPr>
      <w:jc w:val="both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AF361B"/>
    <w:pPr>
      <w:keepNext/>
      <w:spacing w:before="240" w:after="60"/>
      <w:jc w:val="left"/>
      <w:outlineLvl w:val="2"/>
    </w:pPr>
    <w:rPr>
      <w:rFonts w:ascii="Arial" w:eastAsia="Cordia New" w:hAnsi="Arial" w:cs="Cordia New"/>
      <w:b/>
      <w:bCs/>
      <w:sz w:val="26"/>
      <w:szCs w:val="30"/>
    </w:rPr>
  </w:style>
  <w:style w:type="paragraph" w:styleId="Heading7">
    <w:name w:val="heading 7"/>
    <w:basedOn w:val="Normal"/>
    <w:next w:val="Normal"/>
    <w:qFormat/>
    <w:rsid w:val="00AF361B"/>
    <w:pPr>
      <w:keepNext/>
      <w:jc w:val="center"/>
      <w:outlineLvl w:val="6"/>
    </w:pPr>
    <w:rPr>
      <w:rFonts w:ascii="AngsanaUPC" w:eastAsia="Cordia New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51B2"/>
    <w:pPr>
      <w:jc w:val="both"/>
    </w:pPr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thasin\AppData\Local\Temp\Rar$DIa0.436\R5-&#3585;&#3636;&#3605;&#3605;&#3636;&#3585;&#3619;&#3619;&#3617;&#3611;&#3619;&#3632;&#3585;&#3634;&#362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R5-กิตติกรรมประกาศ</Template>
  <TotalTime>0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กิตติกรรมประกาศ</vt:lpstr>
      <vt:lpstr>กิตติกรรมประกาศ</vt:lpstr>
    </vt:vector>
  </TitlesOfParts>
  <Company>Home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กิตติกรรมประกาศ</dc:title>
  <dc:subject/>
  <dc:creator>yuthasin</dc:creator>
  <cp:keywords/>
  <dc:description/>
  <cp:lastModifiedBy>yuthasin</cp:lastModifiedBy>
  <cp:revision>1</cp:revision>
  <cp:lastPrinted>2011-07-09T07:59:00Z</cp:lastPrinted>
  <dcterms:created xsi:type="dcterms:W3CDTF">2020-12-24T04:10:00Z</dcterms:created>
  <dcterms:modified xsi:type="dcterms:W3CDTF">2020-12-24T04:10:00Z</dcterms:modified>
</cp:coreProperties>
</file>