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25A20" w14:textId="77777777" w:rsidR="005B6EBA" w:rsidRPr="00E25F2D" w:rsidRDefault="00000000" w:rsidP="005B6EBA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lang w:val="en-US" w:eastAsia="en-US"/>
        </w:rPr>
        <w:pict w14:anchorId="05982C4B">
          <v:rect id="_x0000_s2055" style="position:absolute;left:0;text-align:left;margin-left:378pt;margin-top:-63pt;width:63pt;height:45pt;z-index:1" stroked="f"/>
        </w:pict>
      </w:r>
      <w:r w:rsidR="00100196" w:rsidRPr="00E25F2D">
        <w:rPr>
          <w:rFonts w:ascii="TH SarabunPSK" w:hAnsi="TH SarabunPSK" w:cs="TH SarabunPSK"/>
          <w:b/>
          <w:bCs/>
          <w:sz w:val="36"/>
          <w:szCs w:val="36"/>
          <w:cs/>
          <w:lang w:val="en-US"/>
        </w:rPr>
        <w:t>รายการอ้างอิง</w:t>
      </w:r>
    </w:p>
    <w:p w14:paraId="15F85538" w14:textId="77777777" w:rsidR="005B6EBA" w:rsidRPr="00E25F2D" w:rsidRDefault="005B6EBA" w:rsidP="005B6EBA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2EA05C8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หนังสือทั่วไป</w:t>
      </w:r>
    </w:p>
    <w:p w14:paraId="16ECAB97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>.</w:t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)</w:t>
      </w:r>
      <w:r w:rsidRPr="00E25F2D">
        <w:rPr>
          <w:rFonts w:ascii="TH SarabunPSK" w:hAnsi="TH SarabunPSK" w:cs="TH SarabunPSK"/>
          <w:sz w:val="32"/>
          <w:szCs w:val="32"/>
        </w:rPr>
        <w:t>.</w:t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>.</w:t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ครั้งที่พิมพ์-ถ้ามี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)</w:t>
      </w:r>
      <w:r w:rsidRPr="00E25F2D">
        <w:rPr>
          <w:rFonts w:ascii="TH SarabunPSK" w:hAnsi="TH SarabunPSK" w:cs="TH SarabunPSK"/>
          <w:sz w:val="32"/>
          <w:szCs w:val="32"/>
        </w:rPr>
        <w:t>.</w:t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>:</w:t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</w:p>
    <w:p w14:paraId="107F82EB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  <w:cs/>
        </w:rPr>
      </w:pPr>
    </w:p>
    <w:p w14:paraId="06CE3AA8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หนังสือแปล</w:t>
      </w:r>
    </w:p>
    <w:p w14:paraId="30ACE4DF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="00391584" w:rsidRPr="00E25F2D">
        <w:rPr>
          <w:rFonts w:ascii="TH SarabunPSK" w:hAnsi="TH SarabunPSK" w:cs="TH SarabunPSK"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ปีที่พิมพ์ของหนังสือแปล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. 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ชื่อผู้แปล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b/>
          <w:bCs/>
        </w:rPr>
        <w:t>,</w:t>
      </w:r>
      <w:r w:rsidRPr="00E25F2D">
        <w:rPr>
          <w:rFonts w:ascii="TH SarabunPSK" w:hAnsi="TH SarabunPSK" w:cs="TH SarabunPSK"/>
          <w:color w:val="FF0000"/>
        </w:rPr>
        <w:t xml:space="preserve"> </w:t>
      </w:r>
      <w:r w:rsidRPr="00E25F2D">
        <w:rPr>
          <w:rFonts w:ascii="TH SarabunPSK" w:hAnsi="TH SarabunPSK" w:cs="TH SarabunPSK"/>
          <w:cs/>
        </w:rPr>
        <w:t>ผู้แปล)</w:t>
      </w:r>
      <w:r w:rsidRPr="00E25F2D">
        <w:rPr>
          <w:rFonts w:ascii="TH SarabunPSK" w:hAnsi="TH SarabunPSK" w:cs="TH SarabunPSK"/>
        </w:rPr>
        <w:t xml:space="preserve">.  </w:t>
      </w:r>
    </w:p>
    <w:p w14:paraId="73D50E6F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เมืองที่พิมพ์หนังสือแปล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 w:rsidRPr="00E25F2D">
        <w:rPr>
          <w:rFonts w:ascii="TH SarabunPSK" w:hAnsi="TH SarabunPSK" w:cs="TH SarabunPSK"/>
          <w:sz w:val="32"/>
          <w:szCs w:val="32"/>
          <w:cs/>
        </w:rPr>
        <w:t>(งานของผู้แต่งพิมพ์เมื่อ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ระบุปีที่พิมพ์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).</w:t>
      </w:r>
    </w:p>
    <w:p w14:paraId="4F97A6D8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07E88350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 xml:space="preserve">หนังสือชุด (มีหนังสือหลายเล่มในชุด) </w:t>
      </w:r>
    </w:p>
    <w:p w14:paraId="7E025B8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(เล่ม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ระบุเลขของเล่มแรก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เล่มสุดท้าย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</w:p>
    <w:p w14:paraId="3B7EC846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 w:rsidRPr="00E25F2D">
        <w:rPr>
          <w:rFonts w:ascii="TH SarabunPSK" w:hAnsi="TH SarabunPSK" w:cs="TH SarabunPSK"/>
          <w:color w:val="FF0000"/>
        </w:rPr>
        <w:tab/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09D60B1C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</w:p>
    <w:p w14:paraId="7374F74D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หนังสือรายปี</w:t>
      </w:r>
    </w:p>
    <w:p w14:paraId="694045C6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ชื่อองค์กรหรือผู้จัดทำหนังสือรายปี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61C1A00F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5C264533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หนังสือที่จัดพิมพ์ในโอกาสพิเศษ </w:t>
      </w:r>
    </w:p>
    <w:p w14:paraId="4339A8FE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. </w:t>
      </w:r>
      <w:r w:rsidRPr="00E25F2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)</w:t>
      </w:r>
      <w:r w:rsidRPr="00E25F2D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  <w:sz w:val="32"/>
          <w:szCs w:val="32"/>
        </w:rPr>
        <w:t>: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  <w:r w:rsidRPr="00E25F2D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รายละเอียดว่าพิมพ์ในโอกาสใด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>)</w:t>
      </w:r>
    </w:p>
    <w:p w14:paraId="1614EE98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</w:p>
    <w:p w14:paraId="3C11FA49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หนังสือที่มีบรรณาธิการ</w:t>
      </w:r>
    </w:p>
    <w:p w14:paraId="18BB9DC9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ชื่อบรรณาธิการ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(บรรณาธิการ).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70A0E4A2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67701907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บทหนึ่ง ๆ ในหนังสือที่มีบรรณาธิการ</w:t>
      </w:r>
    </w:p>
    <w:p w14:paraId="527D1D40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ชื่อบท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ใน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ชื่อบรรณาธิการ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(บรรณาธิการ),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(หน้า</w:t>
      </w:r>
      <w:r w:rsidRPr="00E25F2D">
        <w:rPr>
          <w:rFonts w:ascii="TH SarabunPSK" w:hAnsi="TH SarabunPSK" w:cs="TH SarabunPSK"/>
        </w:rPr>
        <w:t xml:space="preserve"> </w:t>
      </w:r>
    </w:p>
    <w:p w14:paraId="24D7F5D2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ระบุเลขหน้าแรก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หน้าสุดท้ายของบท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)</w:t>
      </w:r>
      <w:r w:rsidRPr="00E25F2D">
        <w:rPr>
          <w:rFonts w:ascii="TH SarabunPSK" w:hAnsi="TH SarabunPSK" w:cs="TH SarabunPSK"/>
          <w:sz w:val="32"/>
          <w:szCs w:val="32"/>
        </w:rPr>
        <w:t>.</w:t>
      </w:r>
      <w:r w:rsidRPr="00E25F2D">
        <w:rPr>
          <w:rFonts w:ascii="TH SarabunPSK" w:hAnsi="TH SarabunPSK" w:cs="TH SarabunPSK"/>
          <w:color w:val="3366FF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</w:p>
    <w:p w14:paraId="0BFE3D67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3386502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E25F2D">
        <w:rPr>
          <w:rFonts w:ascii="TH SarabunPSK" w:hAnsi="TH SarabunPSK" w:cs="TH SarabunPSK"/>
          <w:b/>
          <w:bCs/>
          <w:cs/>
        </w:rPr>
        <w:t>หนังสือที่</w:t>
      </w:r>
      <w:r w:rsidRPr="00E25F2D">
        <w:rPr>
          <w:rFonts w:ascii="TH SarabunPSK" w:hAnsi="TH SarabunPSK" w:cs="TH SarabunPSK"/>
          <w:b/>
          <w:bCs/>
          <w:u w:val="single"/>
          <w:cs/>
        </w:rPr>
        <w:t>ไม่</w:t>
      </w:r>
      <w:r w:rsidRPr="00E25F2D">
        <w:rPr>
          <w:rFonts w:ascii="TH SarabunPSK" w:hAnsi="TH SarabunPSK" w:cs="TH SarabunPSK"/>
          <w:b/>
          <w:bCs/>
          <w:cs/>
        </w:rPr>
        <w:t>ปรากฏชื่อผู้แต่ง  แต่มีบรรณาธิการ</w:t>
      </w:r>
    </w:p>
    <w:p w14:paraId="42BE3A7E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ชื่อบรรณาธิการ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>. (</w:t>
      </w:r>
      <w:r w:rsidRPr="00E25F2D">
        <w:rPr>
          <w:rFonts w:ascii="TH SarabunPSK" w:hAnsi="TH SarabunPSK" w:cs="TH SarabunPSK"/>
          <w:sz w:val="32"/>
          <w:szCs w:val="32"/>
          <w:cs/>
        </w:rPr>
        <w:t>บรรณาธิการ</w:t>
      </w:r>
      <w:r w:rsidRPr="00E25F2D">
        <w:rPr>
          <w:rFonts w:ascii="TH SarabunPSK" w:hAnsi="TH SarabunPSK" w:cs="TH SarabunPSK"/>
          <w:sz w:val="32"/>
          <w:szCs w:val="32"/>
        </w:rPr>
        <w:t xml:space="preserve">). </w:t>
      </w:r>
      <w:r w:rsidRPr="00E25F2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)</w:t>
      </w:r>
      <w:r w:rsidRPr="00E25F2D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</w:p>
    <w:p w14:paraId="16D6C872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</w:p>
    <w:p w14:paraId="48D47AA1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</w:p>
    <w:p w14:paraId="1A715BB1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หนังสือที่</w:t>
      </w:r>
      <w:r w:rsidRPr="00E25F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ไม่ปรากฎ</w:t>
      </w: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ชื่อผู้แต่ง</w:t>
      </w:r>
      <w:r w:rsidRPr="00E25F2D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บรรณาธิการ/ผู้รวบรวม</w:t>
      </w:r>
    </w:p>
    <w:p w14:paraId="09D749AE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="TH SarabunPSK" w:hAnsi="TH SarabunPSK" w:cs="TH SarabunPSK"/>
        </w:rPr>
      </w:pP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ครั้งที่พิมพ์-ถ้ามี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23324A6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="TH SarabunPSK" w:hAnsi="TH SarabunPSK" w:cs="TH SarabunPSK"/>
        </w:rPr>
      </w:pPr>
    </w:p>
    <w:p w14:paraId="5B5D92CE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บทความในวารสาร</w:t>
      </w:r>
    </w:p>
    <w:p w14:paraId="2FD5E1EC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right="-154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ชื่อบทความ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ชื่อวารสาร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i/>
          <w:iCs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ระบุเลขของปีที่หรือเล่มที่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ระบุเลขของฉบับที่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),</w:t>
      </w:r>
      <w:r w:rsidRPr="00E25F2D">
        <w:rPr>
          <w:rFonts w:ascii="TH SarabunPSK" w:hAnsi="TH SarabunPSK" w:cs="TH SarabunPSK"/>
        </w:rPr>
        <w:t xml:space="preserve"> </w:t>
      </w:r>
    </w:p>
    <w:p w14:paraId="3B48E297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 w:rsidRPr="00E25F2D">
        <w:rPr>
          <w:rFonts w:ascii="TH SarabunPSK" w:hAnsi="TH SarabunPSK" w:cs="TH SarabunPSK"/>
          <w:color w:val="FF0000"/>
          <w:cs/>
        </w:rPr>
        <w:tab/>
      </w:r>
      <w:r>
        <w:rPr>
          <w:rFonts w:ascii="TH SarabunPSK" w:hAnsi="TH SarabunPSK" w:cs="TH SarabunPSK"/>
          <w:color w:val="FF0000"/>
          <w:spacing w:val="-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pacing w:val="-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pacing w:val="-2"/>
          <w:highlight w:val="lightGray"/>
          <w:cs/>
        </w:rPr>
        <w:instrText>ระบุเลขหน้าแรก</w:instrText>
      </w:r>
      <w:r>
        <w:rPr>
          <w:rFonts w:ascii="TH SarabunPSK" w:hAnsi="TH SarabunPSK" w:cs="TH SarabunPSK"/>
          <w:color w:val="FF0000"/>
          <w:spacing w:val="-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pacing w:val="-2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หน้าสุดท้ายของบทความ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.</w:t>
      </w:r>
    </w:p>
    <w:p w14:paraId="76299C1C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3556D589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E25F2D">
        <w:rPr>
          <w:rFonts w:ascii="TH SarabunPSK" w:hAnsi="TH SarabunPSK" w:cs="TH SarabunPSK"/>
          <w:b/>
          <w:bCs/>
          <w:cs/>
        </w:rPr>
        <w:t xml:space="preserve">บทความของ </w:t>
      </w:r>
      <w:r w:rsidRPr="00E25F2D">
        <w:rPr>
          <w:rFonts w:ascii="TH SarabunPSK" w:hAnsi="TH SarabunPSK" w:cs="TH SarabunPSK"/>
          <w:b/>
          <w:bCs/>
        </w:rPr>
        <w:t>“</w:t>
      </w:r>
      <w:r w:rsidRPr="00E25F2D">
        <w:rPr>
          <w:rFonts w:ascii="TH SarabunPSK" w:hAnsi="TH SarabunPSK" w:cs="TH SarabunPSK"/>
          <w:b/>
          <w:bCs/>
          <w:cs/>
        </w:rPr>
        <w:t>วารสารออนไลน์</w:t>
      </w:r>
      <w:r w:rsidRPr="00E25F2D">
        <w:rPr>
          <w:rFonts w:ascii="TH SarabunPSK" w:hAnsi="TH SarabunPSK" w:cs="TH SarabunPSK"/>
          <w:b/>
          <w:bCs/>
        </w:rPr>
        <w:t>”</w:t>
      </w:r>
      <w:r w:rsidRPr="00E25F2D">
        <w:rPr>
          <w:rFonts w:ascii="TH SarabunPSK" w:hAnsi="TH SarabunPSK" w:cs="TH SarabunPSK"/>
          <w:b/>
          <w:bCs/>
          <w:cs/>
        </w:rPr>
        <w:t xml:space="preserve"> ทางอินเตอร์เน็ต</w:t>
      </w:r>
    </w:p>
    <w:p w14:paraId="5F4AA9E1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 xml:space="preserve">,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วันที่เผยแพร่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ชื่อบทความ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ชื่อวารสาร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i/>
          <w:iCs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ระบุเลขของปีที่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ระบุเลขฉบับ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),</w:t>
      </w:r>
      <w:r w:rsidRPr="00E25F2D">
        <w:rPr>
          <w:rFonts w:ascii="TH SarabunPSK" w:hAnsi="TH SarabunPSK" w:cs="TH SarabunPSK"/>
        </w:rPr>
        <w:t xml:space="preserve"> </w:t>
      </w:r>
    </w:p>
    <w:p w14:paraId="4E641705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 w:rsidRPr="00E25F2D">
        <w:rPr>
          <w:rFonts w:ascii="TH SarabunPSK" w:hAnsi="TH SarabunPSK" w:cs="TH SarabunPSK"/>
          <w:cs/>
        </w:rPr>
        <w:tab/>
        <w:t>สืบค้นจาก</w:t>
      </w:r>
      <w:r w:rsidRPr="00E25F2D">
        <w:rPr>
          <w:rFonts w:ascii="TH SarabunPSK" w:hAnsi="TH SarabunPSK" w:cs="TH SarabunPSK"/>
        </w:rPr>
        <w:t xml:space="preserve"> http://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xxxxxx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</w:p>
    <w:p w14:paraId="70D40570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10E185BD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บทความในหนังสือพิมพ์</w:t>
      </w:r>
    </w:p>
    <w:p w14:paraId="36D45470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 xml:space="preserve">,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วันที่ตีพิมพ์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ชื่อบทความ/คอลัมน์/หัวข้อข่าว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ชื่อหนังสือพิมพ์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i/>
          <w:iCs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หน้า</w:t>
      </w:r>
      <w:r w:rsidRPr="00E25F2D">
        <w:rPr>
          <w:rFonts w:ascii="TH SarabunPSK" w:hAnsi="TH SarabunPSK" w:cs="TH SarabunPSK"/>
        </w:rPr>
        <w:t xml:space="preserve"> </w:t>
      </w:r>
    </w:p>
    <w:p w14:paraId="0AB8300C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 w:rsidRPr="00E25F2D">
        <w:rPr>
          <w:rFonts w:ascii="TH SarabunPSK" w:hAnsi="TH SarabunPSK" w:cs="TH SarabunPSK"/>
          <w:color w:val="FF0000"/>
        </w:rPr>
        <w:tab/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ระบุเลขหน้าที่นำมาอ้างอิง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.</w:t>
      </w:r>
    </w:p>
    <w:p w14:paraId="5717EA4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4B83FFFC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บทความในสารานุกรม</w:t>
      </w:r>
    </w:p>
    <w:p w14:paraId="22003DFE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ชื่อบทความ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ชื่อสารานุกรม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i/>
          <w:iCs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ระบุเลขเล่มที่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spacing w:val="-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pacing w:val="-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pacing w:val="-2"/>
          <w:highlight w:val="lightGray"/>
          <w:cs/>
        </w:rPr>
        <w:instrText>ระบุเลขของหน้าแรก</w:instrText>
      </w:r>
      <w:r>
        <w:rPr>
          <w:rFonts w:ascii="TH SarabunPSK" w:hAnsi="TH SarabunPSK" w:cs="TH SarabunPSK"/>
          <w:color w:val="FF0000"/>
          <w:spacing w:val="-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pacing w:val="-2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-</w:t>
      </w:r>
    </w:p>
    <w:p w14:paraId="7E56EBC6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 w:rsidRPr="00E25F2D">
        <w:rPr>
          <w:rFonts w:ascii="TH SarabunPSK" w:hAnsi="TH SarabunPSK" w:cs="TH SarabunPSK"/>
          <w:color w:val="FF0000"/>
          <w:cs/>
        </w:rPr>
        <w:tab/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หน้าสุดท้ายของบทความ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.</w:t>
      </w:r>
    </w:p>
    <w:p w14:paraId="679FF51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7E8ACF1E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บทวิจารณ์หนังสือที่ตีพิมพ์ในวารสาร</w:t>
      </w:r>
    </w:p>
    <w:p w14:paraId="2E38A896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i/>
          <w:iCs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ชื่อผู้เขียนบทวิจารณ์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วิจารณ์หนังสือ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ชื่อหนังสือ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โดย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ชื่อผู้แต่งหนังสือ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 </w:t>
      </w:r>
    </w:p>
    <w:p w14:paraId="4EA8518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i/>
          <w:iCs/>
          <w:color w:val="FF0000"/>
        </w:rPr>
      </w:pPr>
      <w:r w:rsidRPr="00E25F2D">
        <w:rPr>
          <w:rFonts w:ascii="TH SarabunPSK" w:hAnsi="TH SarabunPSK" w:cs="TH SarabunPSK"/>
          <w:i/>
          <w:iCs/>
          <w:color w:val="FF0000"/>
          <w:cs/>
        </w:rPr>
        <w:tab/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ชื่อวารสาร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i/>
          <w:iCs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ระบุเลขของปีที่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ระบุเลขของฉบับที่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),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ระบุเลขหน้าแรก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หน้าสุดท้าย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.</w:t>
      </w:r>
    </w:p>
    <w:p w14:paraId="2A4D0D2D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68FF3C5B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วิทยานิพนธ์ที่เผยแพร่ในฐานข้อมูล</w:t>
      </w:r>
    </w:p>
    <w:p w14:paraId="22BB5410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ชื่อวิทยานิพนธ์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ระดับปริญญาของวิทยานิพนธ์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ชื่อสถาบันการศึกษา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 </w:t>
      </w:r>
    </w:p>
    <w:p w14:paraId="0794BDF6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 w:rsidRPr="00E25F2D">
        <w:rPr>
          <w:rFonts w:ascii="TH SarabunPSK" w:hAnsi="TH SarabunPSK" w:cs="TH SarabunPSK"/>
          <w:color w:val="FF0000"/>
          <w:cs/>
        </w:rPr>
        <w:t xml:space="preserve">              </w:t>
      </w:r>
      <w:r w:rsidRPr="00E25F2D">
        <w:rPr>
          <w:rFonts w:ascii="TH SarabunPSK" w:hAnsi="TH SarabunPSK" w:cs="TH SarabunPSK"/>
          <w:cs/>
        </w:rPr>
        <w:t>สืบค้นจาก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ชื่อฐานข้อมูล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ระบุเลขที่อ้างอิงในฐานข้อมูล-ถ้ามี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)</w:t>
      </w:r>
    </w:p>
    <w:p w14:paraId="7048392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1DC6064F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วิทยานิพนธ์ทั่วไป (ไม่ได้ค้นจากฐานข้อมูล)</w:t>
      </w:r>
    </w:p>
    <w:p w14:paraId="50ECB687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ชื่อวิทยานิพนธ์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ระดับปริญญาของวิทยานิพนธ์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ชื่อสถาบันการศึกษา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 </w:t>
      </w:r>
    </w:p>
    <w:p w14:paraId="24232ADE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 w:rsidRPr="00E25F2D">
        <w:rPr>
          <w:rFonts w:ascii="TH SarabunPSK" w:hAnsi="TH SarabunPSK" w:cs="TH SarabunPSK"/>
          <w:color w:val="FF0000"/>
          <w:cs/>
        </w:rPr>
        <w:tab/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7430479C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เอกสารที่ไม่ได้ตีพิมพ์หรือเอกสารอัดสำเนา</w:t>
      </w:r>
    </w:p>
    <w:p w14:paraId="7B381804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ชื่อเอกสาร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(อัดสำเนา).</w:t>
      </w:r>
    </w:p>
    <w:p w14:paraId="31FE4478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0295828B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รายงานการประชุมทางวิชาการ/สัมมนา</w:t>
      </w:r>
    </w:p>
    <w:p w14:paraId="3CBDC4E5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ชื่อผู้จัดประชุม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ชื่อรายงาน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เมืองที่พิมพ์-ถ้ามี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สำนักพิมพ์-ถ้ามี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57375A16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0187E71F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เอกสาร/สิ่งพิมพ์รัฐบาล หรือ เอกสารทางราชการ</w:t>
      </w:r>
    </w:p>
    <w:p w14:paraId="55BA3DAB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ชื่อหน่วยงาน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ชื่อเอกสาร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ระบุเลขที่เอกสาร-ถ้ามี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สำนักพิมพ์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64DCA5CE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7FD1CF96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ประกาศหรือคำสั่ง</w:t>
      </w:r>
    </w:p>
    <w:p w14:paraId="2F15A215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ชื่อหน่วยงาน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ชื่อประกาศหรือคำสั่ง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วัน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ปีที่ประกาศหรือออกคำสั่ง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6BF7CB61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1C423A95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lastRenderedPageBreak/>
        <w:t>กฎหมาย</w:t>
      </w:r>
    </w:p>
    <w:p w14:paraId="33CE20CD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ชื่อกฎหมาย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 xml:space="preserve">,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วันที่ประกาศใช้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i/>
          <w:iCs/>
          <w:cs/>
        </w:rPr>
        <w:t>ราชกิจจานุเบกษา</w:t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 xml:space="preserve">เล่ม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X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ตอนที่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X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หน้า</w:t>
      </w:r>
      <w:r w:rsidRPr="00E25F2D">
        <w:rPr>
          <w:rFonts w:ascii="TH SarabunPSK" w:hAnsi="TH SarabunPSK" w:cs="TH SarabunPSK"/>
        </w:rPr>
        <w:t xml:space="preserve"> </w:t>
      </w:r>
    </w:p>
    <w:p w14:paraId="05CD1492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 w:rsidRPr="00E25F2D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ระบุเลขหน้าแรก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หน้าสุดท้ายของกฎหมายที่อ้างอิง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.</w:t>
      </w:r>
    </w:p>
    <w:p w14:paraId="279ACC14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7893E717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</w:rPr>
      </w:pPr>
      <w:r w:rsidRPr="00E25F2D">
        <w:rPr>
          <w:rFonts w:ascii="TH SarabunPSK" w:hAnsi="TH SarabunPSK" w:cs="TH SarabunPSK"/>
          <w:b/>
          <w:bCs/>
          <w:cs/>
        </w:rPr>
        <w:t>แผนที่</w:t>
      </w:r>
    </w:p>
    <w:p w14:paraId="5D1556AA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ชื่อผู้จัดทำ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ปีที่พิมพ์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ชื่อแผนที่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(มาตราส่วน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X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: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XXXX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</w:p>
    <w:p w14:paraId="16AA9499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</w:p>
    <w:p w14:paraId="29136715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E25F2D">
        <w:rPr>
          <w:rFonts w:ascii="TH SarabunPSK" w:hAnsi="TH SarabunPSK" w:cs="TH SarabunPSK"/>
          <w:b/>
          <w:bCs/>
          <w:cs/>
        </w:rPr>
        <w:t>การสัมภาษณ์</w:t>
      </w:r>
    </w:p>
    <w:p w14:paraId="68665EA1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ชื่อผู้ให้สัมภาษณ์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ตำแหน่งของผู้ให้สัมภาษณ์-ถ้ามี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25F2D">
        <w:rPr>
          <w:rFonts w:ascii="TH SarabunPSK" w:hAnsi="TH SarabunPSK" w:cs="TH SarabunPSK"/>
          <w:i/>
          <w:iCs/>
          <w:sz w:val="32"/>
          <w:szCs w:val="32"/>
          <w:cs/>
        </w:rPr>
        <w:t>สัมภาษณ์</w:t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วัน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ปีที่สัมภาษณ์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</w:p>
    <w:p w14:paraId="3A4923B3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</w:p>
    <w:p w14:paraId="22EB625F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โสตทัศนวัสดุ </w:t>
      </w:r>
    </w:p>
    <w:p w14:paraId="3B298FE8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ชื่อผู้จัดทำ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. 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ตำแหน่งของผู้ทำ-ถ้ามี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)</w:t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 xml:space="preserve">,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วันที่เผยแพร่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</w:t>
      </w:r>
      <w:r w:rsidRPr="00E25F2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ชื่อของงานโสตทัศนวัสดุ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</w:p>
    <w:p w14:paraId="4482965E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 w:rsidRPr="00E25F2D">
        <w:rPr>
          <w:rFonts w:ascii="TH SarabunPSK" w:hAnsi="TH SarabunPSK" w:cs="TH SarabunPSK"/>
        </w:rPr>
        <w:tab/>
        <w:t>[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ประเภทโสตทัศนวัสดุ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>]</w:t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เมืองที่จัดทำ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หน่วยงานที่จัดทำ-ถ้ามี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</w:p>
    <w:p w14:paraId="60CF5AE1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  <w:cs/>
        </w:rPr>
      </w:pPr>
    </w:p>
    <w:p w14:paraId="0DDE5590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เว็บไซต์ที่สามารถระบุชื่อเจ้าของเว็บไซต์ได้</w:t>
      </w:r>
    </w:p>
    <w:p w14:paraId="25853767" w14:textId="77777777" w:rsidR="00413316" w:rsidRPr="00E25F2D" w:rsidRDefault="0041331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. </w:t>
      </w:r>
      <w:r w:rsidRPr="00E25F2D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ปีที่เผยแพร่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).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highlight w:val="lightGray"/>
          <w:cs/>
        </w:rPr>
        <w:instrText>ชื่อเรื่อง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.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สืบค้นเมื่อ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ระบุวันที่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ปี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  <w:cs/>
        </w:rPr>
        <w:t>,</w:t>
      </w:r>
      <w:r w:rsidRPr="00E25F2D">
        <w:rPr>
          <w:rFonts w:ascii="TH SarabunPSK" w:hAnsi="TH SarabunPSK" w:cs="TH SarabunPSK"/>
        </w:rPr>
        <w:t xml:space="preserve"> </w:t>
      </w:r>
      <w:r w:rsidRPr="00E25F2D">
        <w:rPr>
          <w:rFonts w:ascii="TH SarabunPSK" w:hAnsi="TH SarabunPSK" w:cs="TH SarabunPSK"/>
          <w:cs/>
        </w:rPr>
        <w:t>จาก</w:t>
      </w:r>
      <w:r w:rsidRPr="00E25F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FF0000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highlight w:val="lightGray"/>
          <w:cs/>
        </w:rPr>
        <w:instrText>ชื่อเจ้าของเว็บไซต์</w:instrText>
      </w:r>
      <w:r>
        <w:rPr>
          <w:rFonts w:ascii="TH SarabunPSK" w:hAnsi="TH SarabunPSK" w:cs="TH SarabunPSK"/>
          <w:color w:val="FF0000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highlight w:val="lightGray"/>
        </w:rPr>
        <w:fldChar w:fldCharType="end"/>
      </w:r>
      <w:r w:rsidRPr="00E25F2D">
        <w:rPr>
          <w:rFonts w:ascii="TH SarabunPSK" w:hAnsi="TH SarabunPSK" w:cs="TH SarabunPSK"/>
        </w:rPr>
        <w:t xml:space="preserve">: </w:t>
      </w:r>
    </w:p>
    <w:p w14:paraId="02AB25D7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</w:t>
      </w:r>
      <w:r w:rsidRPr="00E25F2D">
        <w:rPr>
          <w:rFonts w:ascii="TH SarabunPSK" w:hAnsi="TH SarabunPSK" w:cs="TH SarabunPSK"/>
          <w:sz w:val="32"/>
          <w:szCs w:val="32"/>
        </w:rPr>
        <w:t>http://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xxxxxx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</w:p>
    <w:p w14:paraId="7AD75E27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</w:p>
    <w:p w14:paraId="3343EF17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เว็บไซต์ที่</w:t>
      </w:r>
      <w:r w:rsidRPr="00E25F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</w:t>
      </w: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สามารถระบุชื่อเจ้าของเว็บไซต์ได้</w:t>
      </w:r>
    </w:p>
    <w:p w14:paraId="50380591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ชื่อผู้แต่ง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. </w:t>
      </w:r>
      <w:r w:rsidRPr="00E25F2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ปีที่เผยแพร่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).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  <w:cs/>
        </w:rPr>
        <w:instrText>ชื่อเรื่อง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 w:rsidRPr="00E25F2D">
        <w:rPr>
          <w:rFonts w:ascii="TH SarabunPSK" w:hAnsi="TH SarabunPSK" w:cs="TH SarabunPSK"/>
          <w:sz w:val="32"/>
          <w:szCs w:val="32"/>
          <w:cs/>
        </w:rPr>
        <w:t>สืบค้นเมื่อ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ระบุวันที่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ปี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,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 w:rsidRPr="00E25F2D">
        <w:rPr>
          <w:rFonts w:ascii="TH SarabunPSK" w:hAnsi="TH SarabunPSK" w:cs="TH SarabunPSK"/>
          <w:sz w:val="32"/>
          <w:szCs w:val="32"/>
          <w:cs/>
        </w:rPr>
        <w:t>จาก</w:t>
      </w:r>
      <w:r w:rsidRPr="00E25F2D">
        <w:rPr>
          <w:rFonts w:ascii="TH SarabunPSK" w:hAnsi="TH SarabunPSK" w:cs="TH SarabunPSK"/>
          <w:sz w:val="32"/>
          <w:szCs w:val="32"/>
        </w:rPr>
        <w:t xml:space="preserve"> http://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xxxxxx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</w:p>
    <w:p w14:paraId="103A7F12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sz w:val="32"/>
          <w:szCs w:val="32"/>
        </w:rPr>
      </w:pPr>
    </w:p>
    <w:p w14:paraId="2F297E87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เว็บไซต์ที่</w:t>
      </w:r>
      <w:r w:rsidRPr="00E25F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</w:t>
      </w:r>
      <w:r w:rsidRPr="00E25F2D">
        <w:rPr>
          <w:rFonts w:ascii="TH SarabunPSK" w:hAnsi="TH SarabunPSK" w:cs="TH SarabunPSK"/>
          <w:b/>
          <w:bCs/>
          <w:sz w:val="32"/>
          <w:szCs w:val="32"/>
          <w:cs/>
        </w:rPr>
        <w:t>สามารถระบุชื่อผู้แต่งและชื่อเจ้าของเว็บไซต์</w:t>
      </w:r>
    </w:p>
    <w:p w14:paraId="65E7C23B" w14:textId="77777777" w:rsidR="00413316" w:rsidRPr="00E25F2D" w:rsidRDefault="00413316" w:rsidP="00413316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  <w:cs/>
        </w:rPr>
        <w:instrText>ชื่อเรื่อง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i/>
          <w:iCs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.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 w:rsidRPr="00E25F2D">
        <w:rPr>
          <w:rFonts w:ascii="TH SarabunPSK" w:hAnsi="TH SarabunPSK" w:cs="TH SarabunPSK"/>
          <w:sz w:val="32"/>
          <w:szCs w:val="32"/>
          <w:cs/>
        </w:rPr>
        <w:t>สืบค้นเมื่อ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ระบุวันที่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เดือน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  <w:cs/>
        </w:rPr>
        <w:instrText>ปี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  <w:r w:rsidRPr="00E25F2D">
        <w:rPr>
          <w:rFonts w:ascii="TH SarabunPSK" w:hAnsi="TH SarabunPSK" w:cs="TH SarabunPSK"/>
          <w:sz w:val="32"/>
          <w:szCs w:val="32"/>
          <w:cs/>
        </w:rPr>
        <w:t>,</w:t>
      </w:r>
      <w:r w:rsidRPr="00E25F2D">
        <w:rPr>
          <w:rFonts w:ascii="TH SarabunPSK" w:hAnsi="TH SarabunPSK" w:cs="TH SarabunPSK"/>
          <w:sz w:val="32"/>
          <w:szCs w:val="32"/>
        </w:rPr>
        <w:t xml:space="preserve"> </w:t>
      </w:r>
      <w:r w:rsidRPr="00E25F2D">
        <w:rPr>
          <w:rFonts w:ascii="TH SarabunPSK" w:hAnsi="TH SarabunPSK" w:cs="TH SarabunPSK"/>
          <w:sz w:val="32"/>
          <w:szCs w:val="32"/>
          <w:cs/>
        </w:rPr>
        <w:t>จาก</w:t>
      </w:r>
      <w:r w:rsidRPr="00E25F2D">
        <w:rPr>
          <w:rFonts w:ascii="TH SarabunPSK" w:hAnsi="TH SarabunPSK" w:cs="TH SarabunPSK"/>
          <w:sz w:val="32"/>
          <w:szCs w:val="32"/>
        </w:rPr>
        <w:t xml:space="preserve"> http://</w: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begin"/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instrText xml:space="preserve"> MACROBUTTON  AcceptAllChangesInDoc xxxxxx </w:instrText>
      </w:r>
      <w:r>
        <w:rPr>
          <w:rFonts w:ascii="TH SarabunPSK" w:hAnsi="TH SarabunPSK" w:cs="TH SarabunPSK"/>
          <w:color w:val="FF0000"/>
          <w:sz w:val="32"/>
          <w:szCs w:val="32"/>
          <w:highlight w:val="lightGray"/>
        </w:rPr>
        <w:fldChar w:fldCharType="end"/>
      </w:r>
    </w:p>
    <w:p w14:paraId="07132C53" w14:textId="77777777" w:rsidR="00B9110E" w:rsidRDefault="00B9110E" w:rsidP="00F97688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14:paraId="0E722240" w14:textId="77777777" w:rsidR="00213A9B" w:rsidRDefault="00213A9B" w:rsidP="00F97688">
      <w:pPr>
        <w:tabs>
          <w:tab w:val="left" w:pos="864"/>
        </w:tabs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14:paraId="38D7B20C" w14:textId="195BD2A8" w:rsidR="00213A9B" w:rsidRPr="00E25F2D" w:rsidRDefault="00213A9B" w:rsidP="00F97688">
      <w:pPr>
        <w:tabs>
          <w:tab w:val="left" w:pos="864"/>
        </w:tabs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</w:pPr>
      <w:r>
        <w:rPr>
          <w:noProof/>
        </w:rPr>
        <w:pict w14:anchorId="72AD3E5C"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margin-left:.6pt;margin-top:20.8pt;width:201pt;height:24.6pt;z-index:6">
            <v:textbox>
              <w:txbxContent>
                <w:p w14:paraId="200E840C" w14:textId="0628E02D" w:rsidR="00213A9B" w:rsidRPr="00213A9B" w:rsidRDefault="00213A9B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  <w:lang w:val="en-US"/>
                    </w:rPr>
                  </w:pPr>
                  <w:r w:rsidRPr="00213A9B">
                    <w:rPr>
                      <w:rFonts w:ascii="TH SarabunPSK" w:hAnsi="TH SarabunPSK" w:cs="TH SarabunPSK"/>
                      <w:sz w:val="28"/>
                      <w:szCs w:val="28"/>
                      <w:lang w:val="en-US"/>
                    </w:rPr>
                    <w:t>*</w:t>
                  </w:r>
                  <w:r w:rsidRPr="00213A9B">
                    <w:rPr>
                      <w:rFonts w:ascii="TH SarabunPSK" w:hAnsi="TH SarabunPSK" w:cs="TH SarabunPSK"/>
                      <w:sz w:val="28"/>
                      <w:szCs w:val="28"/>
                      <w:cs/>
                      <w:lang w:val="en-US"/>
                    </w:rPr>
                    <w:t>ข้อความข้างหลังจะต้องเท่ากัน</w:t>
                  </w:r>
                </w:p>
              </w:txbxContent>
            </v:textbox>
          </v:shape>
        </w:pict>
      </w:r>
      <w:r>
        <w:rPr>
          <w:noProof/>
        </w:rPr>
        <w:pict w14:anchorId="4081BCDE">
          <v:shape id="_x0000_s2059" type="#_x0000_t202" style="position:absolute;margin-left:117.6pt;margin-top:724.2pt;width:174.6pt;height:20.4pt;z-index: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" strokeweight=".5pt">
            <v:textbox>
              <w:txbxContent>
                <w:p w14:paraId="2A49BF57" w14:textId="77777777" w:rsidR="00213A9B" w:rsidRPr="00E37C0A" w:rsidRDefault="00213A9B" w:rsidP="00213A9B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*</w:t>
                  </w:r>
                  <w:r w:rsidRPr="00E37C0A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ขนาดเว้นบรรทัดห่างกัน 16 </w:t>
                  </w: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point</w:t>
                  </w:r>
                </w:p>
                <w:p w14:paraId="6A3E3715" w14:textId="77777777" w:rsidR="00213A9B" w:rsidRPr="00E37C0A" w:rsidRDefault="00213A9B" w:rsidP="00213A9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 w14:anchorId="1EB09A2B">
          <v:shape id="_x0000_s2058" type="#_x0000_t202" style="position:absolute;margin-left:117.6pt;margin-top:724.2pt;width:174.6pt;height:20.4pt;z-index: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" strokeweight=".5pt">
            <v:textbox>
              <w:txbxContent>
                <w:p w14:paraId="4A11A1A3" w14:textId="77777777" w:rsidR="00213A9B" w:rsidRPr="00E37C0A" w:rsidRDefault="00213A9B" w:rsidP="00213A9B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*</w:t>
                  </w:r>
                  <w:r w:rsidRPr="00E37C0A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ขนาดเว้นบรรทัดห่างกัน 16 </w:t>
                  </w: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point</w:t>
                  </w:r>
                </w:p>
                <w:p w14:paraId="2172C4F5" w14:textId="77777777" w:rsidR="00213A9B" w:rsidRPr="00E37C0A" w:rsidRDefault="00213A9B" w:rsidP="00213A9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 w14:anchorId="5426E7F6">
          <v:shape id="_x0000_s2057" type="#_x0000_t202" style="position:absolute;margin-left:117.6pt;margin-top:724.2pt;width:174.6pt;height:20.4pt;z-index: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" strokeweight=".5pt">
            <v:textbox>
              <w:txbxContent>
                <w:p w14:paraId="411C0AC1" w14:textId="77777777" w:rsidR="00213A9B" w:rsidRPr="00E37C0A" w:rsidRDefault="00213A9B" w:rsidP="00213A9B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*</w:t>
                  </w:r>
                  <w:r w:rsidRPr="00E37C0A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ขนาดเว้นบรรทัดห่างกัน 16 </w:t>
                  </w: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point</w:t>
                  </w:r>
                </w:p>
                <w:p w14:paraId="6BD55C43" w14:textId="77777777" w:rsidR="00213A9B" w:rsidRPr="00E37C0A" w:rsidRDefault="00213A9B" w:rsidP="00213A9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 w14:anchorId="69DF99A5">
          <v:shape id="Text Box 1" o:spid="_x0000_s2056" type="#_x0000_t202" style="position:absolute;margin-left:117.6pt;margin-top:724.2pt;width:174.6pt;height:20.4pt;z-index: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" strokeweight=".5pt">
            <v:textbox>
              <w:txbxContent>
                <w:p w14:paraId="47A4BF29" w14:textId="77777777" w:rsidR="00213A9B" w:rsidRPr="00E37C0A" w:rsidRDefault="00213A9B" w:rsidP="00213A9B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*</w:t>
                  </w:r>
                  <w:r w:rsidRPr="00E37C0A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ขนาดเว้นบรรทัดห่างกัน 16 </w:t>
                  </w:r>
                  <w:r w:rsidRPr="00E37C0A">
                    <w:rPr>
                      <w:rFonts w:ascii="TH SarabunPSK" w:hAnsi="TH SarabunPSK" w:cs="TH SarabunPSK"/>
                      <w:sz w:val="28"/>
                      <w:szCs w:val="28"/>
                    </w:rPr>
                    <w:t>point</w:t>
                  </w:r>
                </w:p>
                <w:p w14:paraId="16465706" w14:textId="77777777" w:rsidR="00213A9B" w:rsidRPr="00E37C0A" w:rsidRDefault="00213A9B" w:rsidP="00213A9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</w:p>
    <w:sectPr w:rsidR="00213A9B" w:rsidRPr="00E25F2D" w:rsidSect="00193FD2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920FE" w14:textId="77777777" w:rsidR="0076656B" w:rsidRDefault="0076656B">
      <w:r>
        <w:separator/>
      </w:r>
    </w:p>
  </w:endnote>
  <w:endnote w:type="continuationSeparator" w:id="0">
    <w:p w14:paraId="7A6B896A" w14:textId="77777777" w:rsidR="0076656B" w:rsidRDefault="0076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7BB30" w14:textId="77777777" w:rsidR="00C34F58" w:rsidRDefault="00C34F58" w:rsidP="00BA11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B527C2" w14:textId="77777777" w:rsidR="00C34F58" w:rsidRDefault="00C34F58" w:rsidP="00B85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74CFF" w14:textId="77777777" w:rsidR="00C34F58" w:rsidRDefault="00C34F58" w:rsidP="00B85D68">
    <w:pPr>
      <w:pStyle w:val="Footer"/>
      <w:ind w:right="360"/>
    </w:pPr>
  </w:p>
  <w:p w14:paraId="114195DA" w14:textId="77777777" w:rsidR="00C34F58" w:rsidRDefault="00C34F58" w:rsidP="00B85D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CEC5A" w14:textId="77777777" w:rsidR="0076656B" w:rsidRDefault="0076656B">
      <w:r>
        <w:separator/>
      </w:r>
    </w:p>
  </w:footnote>
  <w:footnote w:type="continuationSeparator" w:id="0">
    <w:p w14:paraId="54A3F602" w14:textId="77777777" w:rsidR="0076656B" w:rsidRDefault="00766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47950" w14:textId="77777777" w:rsidR="00C34F58" w:rsidRDefault="00C34F58" w:rsidP="0041331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4EE5FB" w14:textId="77777777" w:rsidR="00C34F58" w:rsidRDefault="00C34F58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D2233" w14:textId="77777777" w:rsidR="00C34F58" w:rsidRPr="005B6EBA" w:rsidRDefault="00C34F58" w:rsidP="00413316">
    <w:pPr>
      <w:pStyle w:val="Head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391584">
      <w:rPr>
        <w:rStyle w:val="PageNumber"/>
        <w:rFonts w:ascii="Angsana New" w:hAnsi="Angsana New"/>
        <w:noProof/>
        <w:sz w:val="32"/>
        <w:szCs w:val="32"/>
        <w:cs/>
      </w:rPr>
      <w:t>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425B5C0" w14:textId="77777777" w:rsidR="00C34F58" w:rsidRDefault="00C34F58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64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F2D"/>
    <w:rsid w:val="00002BEF"/>
    <w:rsid w:val="0005749A"/>
    <w:rsid w:val="000667D0"/>
    <w:rsid w:val="00100196"/>
    <w:rsid w:val="00143234"/>
    <w:rsid w:val="00166D22"/>
    <w:rsid w:val="00193FD2"/>
    <w:rsid w:val="001D19E5"/>
    <w:rsid w:val="001E1464"/>
    <w:rsid w:val="00210658"/>
    <w:rsid w:val="00213A9B"/>
    <w:rsid w:val="00220887"/>
    <w:rsid w:val="00255334"/>
    <w:rsid w:val="002827D2"/>
    <w:rsid w:val="002915F0"/>
    <w:rsid w:val="002A017E"/>
    <w:rsid w:val="0030240F"/>
    <w:rsid w:val="00312FD1"/>
    <w:rsid w:val="00322BAC"/>
    <w:rsid w:val="00326395"/>
    <w:rsid w:val="00343653"/>
    <w:rsid w:val="00355532"/>
    <w:rsid w:val="00391584"/>
    <w:rsid w:val="003D0DAE"/>
    <w:rsid w:val="00407826"/>
    <w:rsid w:val="004123DC"/>
    <w:rsid w:val="00413316"/>
    <w:rsid w:val="004471DB"/>
    <w:rsid w:val="00493CCB"/>
    <w:rsid w:val="00501267"/>
    <w:rsid w:val="00526685"/>
    <w:rsid w:val="00580CCB"/>
    <w:rsid w:val="00591681"/>
    <w:rsid w:val="005B6EBA"/>
    <w:rsid w:val="00651C9B"/>
    <w:rsid w:val="0065575C"/>
    <w:rsid w:val="006C5238"/>
    <w:rsid w:val="006E497C"/>
    <w:rsid w:val="00713D08"/>
    <w:rsid w:val="00714B84"/>
    <w:rsid w:val="0076656B"/>
    <w:rsid w:val="00836721"/>
    <w:rsid w:val="00855E4F"/>
    <w:rsid w:val="00876108"/>
    <w:rsid w:val="00883E6F"/>
    <w:rsid w:val="008D39FA"/>
    <w:rsid w:val="009307CA"/>
    <w:rsid w:val="009A3BD1"/>
    <w:rsid w:val="009E7967"/>
    <w:rsid w:val="00AA0AA9"/>
    <w:rsid w:val="00B101F9"/>
    <w:rsid w:val="00B1645E"/>
    <w:rsid w:val="00B5167A"/>
    <w:rsid w:val="00B67BF0"/>
    <w:rsid w:val="00B85D68"/>
    <w:rsid w:val="00B9110E"/>
    <w:rsid w:val="00BA1185"/>
    <w:rsid w:val="00BB544C"/>
    <w:rsid w:val="00BC3AE4"/>
    <w:rsid w:val="00BD3E14"/>
    <w:rsid w:val="00C0020F"/>
    <w:rsid w:val="00C34F58"/>
    <w:rsid w:val="00C641BB"/>
    <w:rsid w:val="00D16886"/>
    <w:rsid w:val="00D812AC"/>
    <w:rsid w:val="00DA4558"/>
    <w:rsid w:val="00DF0BB4"/>
    <w:rsid w:val="00E00D3A"/>
    <w:rsid w:val="00E25F2D"/>
    <w:rsid w:val="00E52AE4"/>
    <w:rsid w:val="00E737C3"/>
    <w:rsid w:val="00ED0C39"/>
    <w:rsid w:val="00F129CF"/>
    <w:rsid w:val="00F97688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."/>
  <w:listSeparator w:val=","/>
  <w14:docId w14:val="025D511E"/>
  <w15:chartTrackingRefBased/>
  <w15:docId w15:val="{B989F58E-7F96-4356-BE85-8C7EC610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210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wnloads\Template_TS\T10-&#3585;&#3634;&#3619;&#3614;&#3636;&#3617;&#3614;&#3660;&#3619;&#3634;&#3618;&#3585;&#3634;&#3619;&#3629;&#3657;&#3634;&#3591;&#3629;&#3636;&#359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T10-การพิมพ์รายการอ้างอิง</Template>
  <TotalTime>10</TotalTime>
  <Pages>3</Pages>
  <Words>1600</Words>
  <Characters>9122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Admin</dc:creator>
  <cp:keywords/>
  <dc:description/>
  <cp:lastModifiedBy>สุภาภรณ์ พุทธวงค์</cp:lastModifiedBy>
  <cp:revision>2</cp:revision>
  <cp:lastPrinted>2026-06-04T02:42:00Z</cp:lastPrinted>
  <dcterms:created xsi:type="dcterms:W3CDTF">2026-06-04T02:42:00Z</dcterms:created>
  <dcterms:modified xsi:type="dcterms:W3CDTF">2026-06-04T03:14:00Z</dcterms:modified>
</cp:coreProperties>
</file>