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FE3DB3" w14:textId="77777777" w:rsidR="00A32B51" w:rsidRPr="00247E47" w:rsidRDefault="00A32B51" w:rsidP="00A32B51">
      <w:pPr>
        <w:pStyle w:val="Heading7"/>
        <w:tabs>
          <w:tab w:val="left" w:pos="864"/>
          <w:tab w:val="left" w:pos="1152"/>
          <w:tab w:val="left" w:pos="1440"/>
        </w:tabs>
        <w:rPr>
          <w:rFonts w:ascii="TH SarabunPSK" w:hAnsi="TH SarabunPSK" w:cs="TH SarabunPSK"/>
        </w:rPr>
      </w:pPr>
      <w:r w:rsidRPr="00247E47">
        <w:rPr>
          <w:rFonts w:ascii="TH SarabunPSK" w:hAnsi="TH SarabunPSK" w:cs="TH SarabunPSK"/>
          <w:cs/>
        </w:rPr>
        <w:t>สารบัญภาพ</w:t>
      </w:r>
    </w:p>
    <w:p w14:paraId="5291DE8F" w14:textId="77777777" w:rsidR="00D059FA" w:rsidRPr="00247E47" w:rsidRDefault="00A32B51" w:rsidP="00A32B51">
      <w:pPr>
        <w:tabs>
          <w:tab w:val="left" w:pos="864"/>
          <w:tab w:val="left" w:pos="1152"/>
          <w:tab w:val="left" w:pos="1440"/>
        </w:tabs>
        <w:jc w:val="thaiDistribute"/>
        <w:rPr>
          <w:rFonts w:ascii="TH SarabunPSK" w:hAnsi="TH SarabunPSK" w:cs="TH SarabunPSK"/>
        </w:rPr>
      </w:pPr>
      <w:r w:rsidRPr="00247E47">
        <w:rPr>
          <w:rFonts w:ascii="TH SarabunPSK" w:hAnsi="TH SarabunPSK" w:cs="TH SarabunPSK"/>
        </w:rPr>
        <w:tab/>
      </w:r>
      <w:r w:rsidRPr="00247E47">
        <w:rPr>
          <w:rFonts w:ascii="TH SarabunPSK" w:hAnsi="TH SarabunPSK" w:cs="TH SarabunPSK"/>
        </w:rPr>
        <w:tab/>
      </w:r>
      <w:r w:rsidRPr="00247E47">
        <w:rPr>
          <w:rFonts w:ascii="TH SarabunPSK" w:hAnsi="TH SarabunPSK" w:cs="TH SarabunPSK"/>
        </w:rPr>
        <w:tab/>
      </w:r>
      <w:r w:rsidRPr="00247E47">
        <w:rPr>
          <w:rFonts w:ascii="TH SarabunPSK" w:hAnsi="TH SarabunPSK" w:cs="TH SarabunPSK"/>
        </w:rPr>
        <w:tab/>
      </w:r>
      <w:r w:rsidRPr="00247E47">
        <w:rPr>
          <w:rFonts w:ascii="TH SarabunPSK" w:hAnsi="TH SarabunPSK" w:cs="TH SarabunPSK"/>
        </w:rPr>
        <w:tab/>
      </w:r>
      <w:r w:rsidRPr="00247E47">
        <w:rPr>
          <w:rFonts w:ascii="TH SarabunPSK" w:hAnsi="TH SarabunPSK" w:cs="TH SarabunPSK"/>
        </w:rPr>
        <w:tab/>
      </w:r>
    </w:p>
    <w:tbl>
      <w:tblPr>
        <w:tblW w:w="8460" w:type="dxa"/>
        <w:tblInd w:w="108" w:type="dxa"/>
        <w:tblLook w:val="01E0" w:firstRow="1" w:lastRow="1" w:firstColumn="1" w:lastColumn="1" w:noHBand="0" w:noVBand="0"/>
      </w:tblPr>
      <w:tblGrid>
        <w:gridCol w:w="540"/>
        <w:gridCol w:w="7020"/>
        <w:gridCol w:w="900"/>
      </w:tblGrid>
      <w:tr w:rsidR="004402B7" w:rsidRPr="00247E47" w14:paraId="0EAA3076" w14:textId="77777777" w:rsidTr="0003117F">
        <w:tc>
          <w:tcPr>
            <w:tcW w:w="7560" w:type="dxa"/>
            <w:gridSpan w:val="2"/>
            <w:shd w:val="clear" w:color="auto" w:fill="auto"/>
          </w:tcPr>
          <w:p w14:paraId="4113E852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-108"/>
              <w:jc w:val="thaiDistribute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s/>
              </w:rPr>
              <w:t>ภาพที่</w:t>
            </w:r>
          </w:p>
        </w:tc>
        <w:tc>
          <w:tcPr>
            <w:tcW w:w="900" w:type="dxa"/>
            <w:shd w:val="clear" w:color="auto" w:fill="auto"/>
          </w:tcPr>
          <w:p w14:paraId="33C4597F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s/>
              </w:rPr>
              <w:t>หน้า</w:t>
            </w:r>
          </w:p>
        </w:tc>
      </w:tr>
      <w:tr w:rsidR="004402B7" w:rsidRPr="00247E47" w14:paraId="210095C6" w14:textId="77777777" w:rsidTr="0003117F">
        <w:tc>
          <w:tcPr>
            <w:tcW w:w="540" w:type="dxa"/>
            <w:shd w:val="clear" w:color="auto" w:fill="auto"/>
          </w:tcPr>
          <w:p w14:paraId="3211D1BF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7020" w:type="dxa"/>
            <w:shd w:val="clear" w:color="auto" w:fill="auto"/>
          </w:tcPr>
          <w:p w14:paraId="70A84CAC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shd w:val="clear" w:color="auto" w:fill="auto"/>
          </w:tcPr>
          <w:p w14:paraId="03925CD9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247E47" w14:paraId="6773069B" w14:textId="77777777" w:rsidTr="0003117F">
        <w:tc>
          <w:tcPr>
            <w:tcW w:w="540" w:type="dxa"/>
            <w:shd w:val="clear" w:color="auto" w:fill="auto"/>
          </w:tcPr>
          <w:p w14:paraId="2E7E9576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47E47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7020" w:type="dxa"/>
            <w:shd w:val="clear" w:color="auto" w:fill="auto"/>
          </w:tcPr>
          <w:p w14:paraId="4938A31D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shd w:val="clear" w:color="auto" w:fill="auto"/>
          </w:tcPr>
          <w:p w14:paraId="1CD661CF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247E47" w14:paraId="74259D7A" w14:textId="77777777" w:rsidTr="0003117F">
        <w:tc>
          <w:tcPr>
            <w:tcW w:w="540" w:type="dxa"/>
            <w:shd w:val="clear" w:color="auto" w:fill="auto"/>
          </w:tcPr>
          <w:p w14:paraId="42D1624B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47E47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7020" w:type="dxa"/>
            <w:shd w:val="clear" w:color="auto" w:fill="auto"/>
          </w:tcPr>
          <w:p w14:paraId="75B4A5FE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shd w:val="clear" w:color="auto" w:fill="auto"/>
          </w:tcPr>
          <w:p w14:paraId="2E50FDCE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247E47" w14:paraId="44979F0E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742C3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90CFB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3C05E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247E47" w14:paraId="041BA5DC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DABD0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47E47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5083B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985B8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247E47" w14:paraId="5DE00C60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69D5F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47E47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250B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A078B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247E47" w14:paraId="583ED262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7B782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7E101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F90B1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247E47" w14:paraId="3006CF76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9CBA5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47E47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6752C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9F91E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247E47" w14:paraId="793CAA7B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1BA5C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47E47"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722C1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D1CF4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247E47" w14:paraId="683DAF87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53BD4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4F354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7CA03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247E47" w14:paraId="65D89BF4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3B11A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47E47">
              <w:rPr>
                <w:rFonts w:ascii="TH SarabunPSK" w:hAnsi="TH SarabunPSK" w:cs="TH SarabunPSK"/>
              </w:rPr>
              <w:t>11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DEADE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817E0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247E47" w14:paraId="56290FC2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3C698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47E47">
              <w:rPr>
                <w:rFonts w:ascii="TH SarabunPSK" w:hAnsi="TH SarabunPSK" w:cs="TH SarabunPSK"/>
              </w:rPr>
              <w:t>12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68A30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02C87" w14:textId="77777777" w:rsidR="004402B7" w:rsidRPr="00247E47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</w:tbl>
    <w:p w14:paraId="004E61B8" w14:textId="77777777" w:rsidR="00A32B51" w:rsidRDefault="00A32B51" w:rsidP="00A32B51">
      <w:pPr>
        <w:tabs>
          <w:tab w:val="left" w:pos="864"/>
          <w:tab w:val="left" w:pos="1152"/>
          <w:tab w:val="left" w:pos="1440"/>
        </w:tabs>
        <w:jc w:val="thaiDistribute"/>
        <w:rPr>
          <w:rFonts w:ascii="TH SarabunPSK" w:hAnsi="TH SarabunPSK" w:cs="TH SarabunPSK"/>
        </w:rPr>
      </w:pPr>
    </w:p>
    <w:p w14:paraId="453E34DF" w14:textId="71530508" w:rsidR="002A3D67" w:rsidRPr="00247E47" w:rsidRDefault="002A3D67" w:rsidP="00A32B51">
      <w:pPr>
        <w:tabs>
          <w:tab w:val="left" w:pos="864"/>
          <w:tab w:val="left" w:pos="1152"/>
          <w:tab w:val="left" w:pos="1440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*เลขภาพต่อเนื่องกันตั้งแต่บทที่ 1-5</w:t>
      </w:r>
    </w:p>
    <w:sectPr w:rsidR="002A3D67" w:rsidRPr="00247E47" w:rsidSect="0003117F">
      <w:pgSz w:w="11906" w:h="16838" w:code="9"/>
      <w:pgMar w:top="2160" w:right="1440" w:bottom="1440" w:left="2160" w:header="1080" w:footer="0" w:gutter="0"/>
      <w:pgNumType w:fmt="lowerRoman"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7E47"/>
    <w:rsid w:val="00002BEF"/>
    <w:rsid w:val="0003117F"/>
    <w:rsid w:val="00033124"/>
    <w:rsid w:val="00034EC3"/>
    <w:rsid w:val="0009679E"/>
    <w:rsid w:val="000D470F"/>
    <w:rsid w:val="00105E6D"/>
    <w:rsid w:val="001E1464"/>
    <w:rsid w:val="00247E47"/>
    <w:rsid w:val="002A3D67"/>
    <w:rsid w:val="002B20ED"/>
    <w:rsid w:val="002B2745"/>
    <w:rsid w:val="00312DE3"/>
    <w:rsid w:val="003435AB"/>
    <w:rsid w:val="0035449B"/>
    <w:rsid w:val="00362D9B"/>
    <w:rsid w:val="003F204B"/>
    <w:rsid w:val="003F50D8"/>
    <w:rsid w:val="00411A6F"/>
    <w:rsid w:val="00414886"/>
    <w:rsid w:val="004402B7"/>
    <w:rsid w:val="004607DC"/>
    <w:rsid w:val="004C0F13"/>
    <w:rsid w:val="0052095E"/>
    <w:rsid w:val="00523CC8"/>
    <w:rsid w:val="00537B91"/>
    <w:rsid w:val="00552C83"/>
    <w:rsid w:val="00584EF7"/>
    <w:rsid w:val="005A5ED2"/>
    <w:rsid w:val="005E5B1E"/>
    <w:rsid w:val="00626860"/>
    <w:rsid w:val="006315B3"/>
    <w:rsid w:val="006D287E"/>
    <w:rsid w:val="00764B5E"/>
    <w:rsid w:val="00782686"/>
    <w:rsid w:val="00787F6A"/>
    <w:rsid w:val="007E4D6C"/>
    <w:rsid w:val="008157BA"/>
    <w:rsid w:val="00831259"/>
    <w:rsid w:val="00894943"/>
    <w:rsid w:val="00923E73"/>
    <w:rsid w:val="009953E3"/>
    <w:rsid w:val="009A7C27"/>
    <w:rsid w:val="009B249A"/>
    <w:rsid w:val="009D7404"/>
    <w:rsid w:val="00A0234E"/>
    <w:rsid w:val="00A24CD1"/>
    <w:rsid w:val="00A32B51"/>
    <w:rsid w:val="00A76D0D"/>
    <w:rsid w:val="00AE460F"/>
    <w:rsid w:val="00AE7ED2"/>
    <w:rsid w:val="00AF5EC8"/>
    <w:rsid w:val="00B215EC"/>
    <w:rsid w:val="00B3520F"/>
    <w:rsid w:val="00B5733E"/>
    <w:rsid w:val="00B87BEF"/>
    <w:rsid w:val="00B90744"/>
    <w:rsid w:val="00BC4498"/>
    <w:rsid w:val="00BD539E"/>
    <w:rsid w:val="00BE1542"/>
    <w:rsid w:val="00BF5D90"/>
    <w:rsid w:val="00C120AA"/>
    <w:rsid w:val="00CC5487"/>
    <w:rsid w:val="00D059FA"/>
    <w:rsid w:val="00DB3E43"/>
    <w:rsid w:val="00E01FA4"/>
    <w:rsid w:val="00E41577"/>
    <w:rsid w:val="00EA5240"/>
    <w:rsid w:val="00F04307"/>
    <w:rsid w:val="00F218EC"/>
    <w:rsid w:val="00F66B5A"/>
    <w:rsid w:val="00F740AC"/>
    <w:rsid w:val="00FE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79750E"/>
  <w15:chartTrackingRefBased/>
  <w15:docId w15:val="{1CBDC245-3E60-42C0-9085-1D85C295E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B51"/>
    <w:rPr>
      <w:rFonts w:ascii="Angsana New" w:eastAsia="Cordi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A32B51"/>
    <w:pPr>
      <w:keepNext/>
      <w:jc w:val="center"/>
      <w:outlineLvl w:val="0"/>
    </w:pPr>
  </w:style>
  <w:style w:type="paragraph" w:styleId="Heading2">
    <w:name w:val="heading 2"/>
    <w:basedOn w:val="Normal"/>
    <w:next w:val="Normal"/>
    <w:qFormat/>
    <w:rsid w:val="00A32B5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A32B51"/>
    <w:pPr>
      <w:keepNext/>
      <w:tabs>
        <w:tab w:val="right" w:pos="426"/>
      </w:tabs>
      <w:outlineLvl w:val="2"/>
    </w:pPr>
  </w:style>
  <w:style w:type="paragraph" w:styleId="Heading4">
    <w:name w:val="heading 4"/>
    <w:basedOn w:val="Normal"/>
    <w:next w:val="Normal"/>
    <w:qFormat/>
    <w:rsid w:val="00A32B51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Heading5">
    <w:name w:val="heading 5"/>
    <w:basedOn w:val="Normal"/>
    <w:next w:val="Normal"/>
    <w:qFormat/>
    <w:rsid w:val="00A32B51"/>
    <w:pPr>
      <w:keepNext/>
      <w:jc w:val="right"/>
      <w:outlineLvl w:val="4"/>
    </w:pPr>
    <w:rPr>
      <w:rFonts w:ascii="AngsanaUPC" w:hAnsi="AngsanaUPC" w:cs="AngsanaUPC"/>
    </w:rPr>
  </w:style>
  <w:style w:type="paragraph" w:styleId="Heading6">
    <w:name w:val="heading 6"/>
    <w:basedOn w:val="Normal"/>
    <w:next w:val="Normal"/>
    <w:qFormat/>
    <w:rsid w:val="00A32B51"/>
    <w:pPr>
      <w:keepNext/>
      <w:jc w:val="right"/>
      <w:outlineLvl w:val="5"/>
    </w:pPr>
    <w:rPr>
      <w:rFonts w:ascii="AngsanaUPC" w:hAnsi="AngsanaUPC" w:cs="AngsanaUPC"/>
      <w:b/>
      <w:bCs/>
    </w:rPr>
  </w:style>
  <w:style w:type="paragraph" w:styleId="Heading7">
    <w:name w:val="heading 7"/>
    <w:basedOn w:val="Normal"/>
    <w:next w:val="Normal"/>
    <w:qFormat/>
    <w:rsid w:val="00A32B51"/>
    <w:pPr>
      <w:keepNext/>
      <w:jc w:val="center"/>
      <w:outlineLvl w:val="6"/>
    </w:pPr>
    <w:rPr>
      <w:rFonts w:ascii="AngsanaUPC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A32B51"/>
    <w:pPr>
      <w:tabs>
        <w:tab w:val="left" w:pos="864"/>
      </w:tabs>
      <w:jc w:val="thaiDistribute"/>
    </w:pPr>
    <w:rPr>
      <w:rFonts w:ascii="AngsanaUPC" w:hAnsi="AngsanaUPC" w:cs="AngsanaUPC"/>
    </w:rPr>
  </w:style>
  <w:style w:type="paragraph" w:styleId="BodyText2">
    <w:name w:val="Body Text 2"/>
    <w:basedOn w:val="Normal"/>
    <w:rsid w:val="00A32B51"/>
    <w:pPr>
      <w:spacing w:after="120" w:line="480" w:lineRule="auto"/>
    </w:pPr>
  </w:style>
  <w:style w:type="table" w:styleId="TableGrid">
    <w:name w:val="Table Grid"/>
    <w:basedOn w:val="TableNormal"/>
    <w:rsid w:val="00A32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ownloads\&#3585;&#3629;&#3591;&#3607;&#3640;&#3609;-&#3615;&#3629;&#3619;&#3660;&#3617;-&#3648;&#3621;&#3656;&#3617;&#3623;&#3636;&#3592;&#3633;&#3618;-2\&#3648;&#3608;&#129;&#3648;&#3608;&#3597;&#3648;&#3608;&#135;&#3648;&#3608;&#8212;&#3648;&#3608;&#3608;&#3648;&#3608;&#153;-&#3648;&#3608;&#159;&#3648;&#3608;&#3597;&#3648;&#3608;&#3587;&#3648;&#3609;&#140;&#3648;&#3608;&#3585;-&#3648;&#3609;&#8364;&#3648;&#3608;&#3589;&#3648;&#3609;&#136;&#3648;&#3608;&#3585;&#3648;&#3608;&#3591;&#3648;&#3608;&#3604;&#3648;&#3608;&#136;&#3648;&#3608;&#3601;&#3648;&#3608;&#3586;\006&#3626;&#3634;&#3619;&#3610;&#3633;&#3597;&#3616;&#3634;&#361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006สารบัญภาพ</Template>
  <TotalTime>1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สารบัญ</vt:lpstr>
      <vt:lpstr>สารบัญ</vt:lpstr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subject/>
  <dc:creator>Admin</dc:creator>
  <cp:keywords/>
  <dc:description/>
  <cp:lastModifiedBy>สุภาภรณ์ พุทธวงค์</cp:lastModifiedBy>
  <cp:revision>2</cp:revision>
  <cp:lastPrinted>2011-01-04T07:00:00Z</cp:lastPrinted>
  <dcterms:created xsi:type="dcterms:W3CDTF">2026-05-26T06:48:00Z</dcterms:created>
  <dcterms:modified xsi:type="dcterms:W3CDTF">2026-05-27T09:09:00Z</dcterms:modified>
</cp:coreProperties>
</file>