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2BAB4" w14:textId="77777777" w:rsidR="00A32B51" w:rsidRPr="009A6EF4" w:rsidRDefault="00A32B51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EF4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7D415E55" w14:textId="77777777" w:rsidR="00B87BEF" w:rsidRPr="009A6EF4" w:rsidRDefault="00B87BEF" w:rsidP="000252C1">
      <w:pPr>
        <w:tabs>
          <w:tab w:val="left" w:pos="864"/>
          <w:tab w:val="left" w:pos="1152"/>
          <w:tab w:val="left" w:pos="1440"/>
        </w:tabs>
        <w:rPr>
          <w:rFonts w:ascii="TH SarabunPSK" w:hAnsi="TH SarabunPSK" w:cs="TH SarabunPSK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0252C1" w:rsidRPr="009A6EF4" w14:paraId="63C43AD6" w14:textId="77777777" w:rsidTr="00BF1C58"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CE601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  <w:cs/>
              </w:rPr>
            </w:pPr>
            <w:r w:rsidRPr="009A6EF4">
              <w:rPr>
                <w:rFonts w:ascii="TH SarabunPSK" w:hAnsi="TH SarabunPSK" w:cs="TH SarabunPSK"/>
                <w:sz w:val="16"/>
                <w:szCs w:val="16"/>
                <w:cs/>
              </w:rPr>
              <w:t xml:space="preserve"> </w:t>
            </w:r>
            <w:r w:rsidRPr="009A6EF4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08969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s/>
              </w:rPr>
            </w:pPr>
            <w:r w:rsidRPr="009A6EF4">
              <w:rPr>
                <w:rFonts w:ascii="TH SarabunPSK" w:hAnsi="TH SarabunPSK" w:cs="TH SarabunPSK"/>
                <w:cs/>
              </w:rPr>
              <w:t>หน้า</w:t>
            </w:r>
          </w:p>
        </w:tc>
      </w:tr>
      <w:tr w:rsidR="009040B3" w:rsidRPr="009A6EF4" w14:paraId="7A5BF3E7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7A121EB3" w14:textId="496D826D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บทคัดย่อ    </w:t>
            </w:r>
            <w:r w:rsidRPr="009A6EF4">
              <w:rPr>
                <w:rFonts w:ascii="TH SarabunPSK" w:hAnsi="TH SarabunPSK" w:cs="TH SarabunPSK"/>
              </w:rPr>
              <w:t>……………………………………………………………………….</w:t>
            </w:r>
            <w:r w:rsidR="00FD3178" w:rsidRPr="009A6EF4">
              <w:rPr>
                <w:rFonts w:ascii="TH SarabunPSK" w:hAnsi="TH SarabunPSK" w:cs="TH SarabunPSK"/>
              </w:rPr>
              <w:t>……………………………</w:t>
            </w:r>
            <w:r w:rsidR="00FD3178">
              <w:rPr>
                <w:rFonts w:ascii="TH SarabunPSK" w:hAnsi="TH SarabunPSK" w:cs="TH SarabunPSK"/>
              </w:rPr>
              <w:t>……….</w:t>
            </w:r>
          </w:p>
        </w:tc>
        <w:tc>
          <w:tcPr>
            <w:tcW w:w="850" w:type="dxa"/>
            <w:shd w:val="clear" w:color="auto" w:fill="auto"/>
          </w:tcPr>
          <w:p w14:paraId="2430ACA5" w14:textId="77777777" w:rsidR="000252C1" w:rsidRPr="009A6EF4" w:rsidRDefault="00B14B43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000000"/>
              </w:rPr>
            </w:pPr>
            <w:r w:rsidRPr="009A6EF4">
              <w:rPr>
                <w:rFonts w:ascii="TH SarabunPSK" w:hAnsi="TH SarabunPSK" w:cs="TH SarabunPSK"/>
                <w:color w:val="000000"/>
              </w:rPr>
              <w:t>i</w:t>
            </w:r>
          </w:p>
        </w:tc>
      </w:tr>
      <w:tr w:rsidR="000252C1" w:rsidRPr="009A6EF4" w14:paraId="3D46FED2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34A8ED70" w14:textId="1535514C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</w:rPr>
              <w:t>Abstract</w:t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……………………………………………………………</w:t>
            </w:r>
            <w:proofErr w:type="gramStart"/>
            <w:r w:rsidRPr="009A6EF4">
              <w:rPr>
                <w:rFonts w:ascii="TH SarabunPSK" w:hAnsi="TH SarabunPSK" w:cs="TH SarabunPSK"/>
              </w:rPr>
              <w:t>…..</w:t>
            </w:r>
            <w:proofErr w:type="gramEnd"/>
            <w:r w:rsidRPr="009A6EF4">
              <w:rPr>
                <w:rFonts w:ascii="TH SarabunPSK" w:hAnsi="TH SarabunPSK" w:cs="TH SarabunPSK"/>
              </w:rPr>
              <w:t>…………</w:t>
            </w:r>
            <w:r w:rsidR="00FD3178" w:rsidRPr="009A6EF4">
              <w:rPr>
                <w:rFonts w:ascii="TH SarabunPSK" w:hAnsi="TH SarabunPSK" w:cs="TH SarabunPSK"/>
              </w:rPr>
              <w:t>………………………………</w:t>
            </w:r>
            <w:r w:rsidRPr="009A6EF4">
              <w:rPr>
                <w:rFonts w:ascii="TH SarabunPSK" w:hAnsi="TH SarabunPSK" w:cs="TH SarabunPSK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4FA9B9BA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31A5880F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67AA877E" w14:textId="72E0A4CA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กิตติกรรมประกาศ    </w:t>
            </w:r>
            <w:r w:rsidR="00FD3178" w:rsidRPr="009A6EF4">
              <w:rPr>
                <w:rFonts w:ascii="TH SarabunPSK" w:hAnsi="TH SarabunPSK" w:cs="TH SarabunPSK"/>
              </w:rPr>
              <w:t>………………………………………………..………………………………………………</w:t>
            </w:r>
          </w:p>
        </w:tc>
        <w:tc>
          <w:tcPr>
            <w:tcW w:w="850" w:type="dxa"/>
            <w:shd w:val="clear" w:color="auto" w:fill="auto"/>
          </w:tcPr>
          <w:p w14:paraId="141CD860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1CC30254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36616F3B" w14:textId="6BD2BB1D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สารบัญ    </w:t>
            </w:r>
            <w:r w:rsidRPr="009A6EF4">
              <w:rPr>
                <w:rFonts w:ascii="TH SarabunPSK" w:hAnsi="TH SarabunPSK" w:cs="TH SarabunPSK"/>
              </w:rPr>
              <w:t>….…………………………………………………………….………………</w:t>
            </w:r>
            <w:r w:rsidR="00FD3178" w:rsidRPr="009A6EF4">
              <w:rPr>
                <w:rFonts w:ascii="TH SarabunPSK" w:hAnsi="TH SarabunPSK" w:cs="TH SarabunPSK"/>
              </w:rPr>
              <w:t>…………….</w:t>
            </w:r>
            <w:r w:rsidR="00FD3178">
              <w:rPr>
                <w:rFonts w:ascii="TH SarabunPSK" w:hAnsi="TH SarabunPSK" w:cs="TH SarabunPSK"/>
              </w:rPr>
              <w:t>.</w:t>
            </w:r>
            <w:r w:rsidR="00FD3178" w:rsidRPr="009A6EF4">
              <w:rPr>
                <w:rFonts w:ascii="TH SarabunPSK" w:hAnsi="TH SarabunPSK" w:cs="TH SarabunPSK"/>
              </w:rPr>
              <w:t>………………</w:t>
            </w:r>
          </w:p>
        </w:tc>
        <w:tc>
          <w:tcPr>
            <w:tcW w:w="850" w:type="dxa"/>
            <w:shd w:val="clear" w:color="auto" w:fill="auto"/>
          </w:tcPr>
          <w:p w14:paraId="52F504B9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529A0210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003D112F" w14:textId="0E614019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สารบัญตาราง    </w:t>
            </w:r>
            <w:r w:rsidRPr="009A6EF4">
              <w:rPr>
                <w:rFonts w:ascii="TH SarabunPSK" w:hAnsi="TH SarabunPSK" w:cs="TH SarabunPSK"/>
              </w:rPr>
              <w:t>………………………………………………………………………</w:t>
            </w:r>
            <w:r w:rsidR="00FD3178" w:rsidRPr="009A6EF4">
              <w:rPr>
                <w:rFonts w:ascii="TH SarabunPSK" w:hAnsi="TH SarabunPSK" w:cs="TH SarabunPSK"/>
              </w:rPr>
              <w:t>…………….………</w:t>
            </w:r>
            <w:r w:rsidR="00FD3178">
              <w:rPr>
                <w:rFonts w:ascii="TH SarabunPSK" w:hAnsi="TH SarabunPSK" w:cs="TH SarabunPSK"/>
              </w:rPr>
              <w:t>.</w:t>
            </w:r>
            <w:r w:rsidR="00FD3178" w:rsidRPr="009A6EF4">
              <w:rPr>
                <w:rFonts w:ascii="TH SarabunPSK" w:hAnsi="TH SarabunPSK" w:cs="TH SarabunPSK"/>
              </w:rPr>
              <w:t>……</w:t>
            </w:r>
            <w:r w:rsidRPr="009A6EF4">
              <w:rPr>
                <w:rFonts w:ascii="TH SarabunPSK" w:hAnsi="TH SarabunPSK" w:cs="TH SarabunPSK"/>
              </w:rPr>
              <w:t>…</w:t>
            </w:r>
            <w:r w:rsidR="00FD3178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1C8E22F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148899C6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794DF1A2" w14:textId="629CB8CB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สารบัญภาพ </w:t>
            </w:r>
            <w:r w:rsidRPr="009A6EF4">
              <w:rPr>
                <w:rFonts w:ascii="TH SarabunPSK" w:hAnsi="TH SarabunPSK" w:cs="TH SarabunPSK"/>
                <w:color w:val="0000FF"/>
                <w:cs/>
              </w:rPr>
              <w:t>(ถ้ามี)</w:t>
            </w:r>
            <w:r w:rsidRPr="009A6EF4">
              <w:rPr>
                <w:rFonts w:ascii="TH SarabunPSK" w:hAnsi="TH SarabunPSK" w:cs="TH SarabunPSK"/>
                <w:cs/>
              </w:rPr>
              <w:t xml:space="preserve">   </w:t>
            </w:r>
            <w:r w:rsidRPr="009A6EF4">
              <w:rPr>
                <w:rFonts w:ascii="TH SarabunPSK" w:hAnsi="TH SarabunPSK" w:cs="TH SarabunPSK"/>
              </w:rPr>
              <w:t>….…………………………………………………….…………</w:t>
            </w:r>
            <w:r w:rsidR="00FD3178" w:rsidRPr="009A6EF4">
              <w:rPr>
                <w:rFonts w:ascii="TH SarabunPSK" w:hAnsi="TH SarabunPSK" w:cs="TH SarabunPSK"/>
              </w:rPr>
              <w:t>…………….……………</w:t>
            </w:r>
            <w:r w:rsidRPr="009A6EF4">
              <w:rPr>
                <w:rFonts w:ascii="TH SarabunPSK" w:hAnsi="TH SarabunPSK" w:cs="TH SarabunPSK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3E3BBB2E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44F311D3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577FEE09" w14:textId="43E4BC99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อักษรย่อและสัญลักษณ์ </w:t>
            </w:r>
            <w:r w:rsidRPr="009A6EF4">
              <w:rPr>
                <w:rFonts w:ascii="TH SarabunPSK" w:hAnsi="TH SarabunPSK" w:cs="TH SarabunPSK"/>
                <w:color w:val="0000FF"/>
                <w:cs/>
              </w:rPr>
              <w:t>(ถ้ามี)</w:t>
            </w:r>
            <w:r w:rsidRPr="009A6EF4">
              <w:rPr>
                <w:rFonts w:ascii="TH SarabunPSK" w:hAnsi="TH SarabunPSK" w:cs="TH SarabunPSK"/>
                <w:cs/>
              </w:rPr>
              <w:t xml:space="preserve">   </w:t>
            </w:r>
            <w:r w:rsidRPr="009A6EF4">
              <w:rPr>
                <w:rFonts w:ascii="TH SarabunPSK" w:hAnsi="TH SarabunPSK" w:cs="TH SarabunPSK"/>
              </w:rPr>
              <w:t>………………………………….…………………</w:t>
            </w:r>
            <w:r w:rsidR="00FD3178" w:rsidRPr="009A6EF4">
              <w:rPr>
                <w:rFonts w:ascii="TH SarabunPSK" w:hAnsi="TH SarabunPSK" w:cs="TH SarabunPSK"/>
              </w:rPr>
              <w:t>…………….……</w:t>
            </w:r>
            <w:r w:rsidR="00FD3178">
              <w:rPr>
                <w:rFonts w:ascii="TH SarabunPSK" w:hAnsi="TH SarabunPSK" w:cs="TH SarabunPSK"/>
              </w:rPr>
              <w:t>.</w:t>
            </w:r>
            <w:r w:rsidR="00FD3178" w:rsidRPr="009A6EF4">
              <w:rPr>
                <w:rFonts w:ascii="TH SarabunPSK" w:hAnsi="TH SarabunPSK" w:cs="TH SarabunPSK"/>
              </w:rPr>
              <w:t>…</w:t>
            </w:r>
            <w:r w:rsidRPr="009A6EF4">
              <w:rPr>
                <w:rFonts w:ascii="TH SarabunPSK" w:hAnsi="TH SarabunPSK" w:cs="TH SarabunPSK"/>
              </w:rPr>
              <w:t>……</w:t>
            </w:r>
          </w:p>
        </w:tc>
        <w:tc>
          <w:tcPr>
            <w:tcW w:w="850" w:type="dxa"/>
            <w:shd w:val="clear" w:color="auto" w:fill="auto"/>
          </w:tcPr>
          <w:p w14:paraId="61DBB672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5309623D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  <w:shd w:val="clear" w:color="auto" w:fill="auto"/>
          </w:tcPr>
          <w:p w14:paraId="3BFFA066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14:paraId="58B92D3D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6F338732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2A0A9946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7DCC">
              <w:rPr>
                <w:rFonts w:ascii="TH SarabunPSK" w:hAnsi="TH SarabunPSK" w:cs="TH SarabunPSK"/>
                <w:cs/>
              </w:rPr>
              <w:t>บทที่</w:t>
            </w:r>
          </w:p>
        </w:tc>
        <w:tc>
          <w:tcPr>
            <w:tcW w:w="6840" w:type="dxa"/>
            <w:shd w:val="clear" w:color="auto" w:fill="auto"/>
          </w:tcPr>
          <w:p w14:paraId="73A6E778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50AED03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778FA39D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26D673B7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997DCC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6840" w:type="dxa"/>
            <w:shd w:val="clear" w:color="auto" w:fill="auto"/>
          </w:tcPr>
          <w:p w14:paraId="0C21F259" w14:textId="18F3D197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olor w:val="FF0000"/>
                <w:cs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บทนำ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D5B0306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3464BDCD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5C84C534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C8E4FCD" w14:textId="65C7E1B9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</w:t>
            </w:r>
            <w:r w:rsidR="00FD3178" w:rsidRPr="00997DCC">
              <w:rPr>
                <w:rFonts w:ascii="TH SarabunPSK" w:hAnsi="TH SarabunPSK" w:cs="TH SarabunPSK"/>
              </w:rPr>
              <w:t>………………….….</w:t>
            </w:r>
            <w:r w:rsidRPr="00997DCC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2A986B9A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1CFC1C00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17D2268F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741E018E" w14:textId="4F57DEB1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3E2E9AF9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6E869F44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0ECAE1CD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184538FC" w14:textId="326CF85C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32A7E846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65FDECCF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3D98EBBD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2E988B33" w14:textId="32C69CFD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2D20FFB1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373DA721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5972B44A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207B54B9" w14:textId="79D9AC0B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366E0EE1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7CD19E4F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53416B36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FBAE8BC" w14:textId="30DA0DCF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107F4047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97DCC" w14:paraId="4D7CA5B7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10B33796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466824C6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4578B03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29967FF7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41EE3D17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997DCC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840" w:type="dxa"/>
            <w:shd w:val="clear" w:color="auto" w:fill="auto"/>
          </w:tcPr>
          <w:p w14:paraId="6BAA6C80" w14:textId="43CE24A8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olor w:val="FF0000"/>
                <w:cs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แนวคิด</w:t>
            </w:r>
            <w:proofErr w:type="spellEnd"/>
            <w:r w:rsidRPr="00997DCC">
              <w:rPr>
                <w:rFonts w:ascii="TH SarabunPSK" w:eastAsia="Sarabun" w:hAnsi="TH SarabunPSK" w:cs="TH SarabunPSK"/>
              </w:rPr>
              <w:t xml:space="preserve"> </w:t>
            </w:r>
            <w:proofErr w:type="spellStart"/>
            <w:r w:rsidRPr="00997DCC">
              <w:rPr>
                <w:rFonts w:ascii="TH SarabunPSK" w:eastAsia="Sarabun" w:hAnsi="TH SarabunPSK" w:cs="TH SarabunPSK"/>
              </w:rPr>
              <w:t>ทฤษฎี</w:t>
            </w:r>
            <w:proofErr w:type="spellEnd"/>
            <w:r w:rsidRPr="00997DCC">
              <w:rPr>
                <w:rFonts w:ascii="TH SarabunPSK" w:eastAsia="Sarabun" w:hAnsi="TH SarabunPSK" w:cs="TH SarabunPSK"/>
              </w:rPr>
              <w:t xml:space="preserve"> </w:t>
            </w:r>
            <w:proofErr w:type="spellStart"/>
            <w:r w:rsidRPr="00997DCC">
              <w:rPr>
                <w:rFonts w:ascii="TH SarabunPSK" w:eastAsia="Sarabun" w:hAnsi="TH SarabunPSK" w:cs="TH SarabunPSK"/>
              </w:rPr>
              <w:t>เอกสารงานวิจัยที่เกี่ยวข้อง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4115FD7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FD3178" w:rsidRPr="00997DCC" w14:paraId="3185B6F3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0DB7FDCD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690577E" w14:textId="74886E60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4A797B8D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13F4291A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71C8633D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2F9408A2" w14:textId="1C68B5BD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5D1BF0DD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10F8E0B3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18D9839E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B9B0E93" w14:textId="4DBC8F6C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368B16DD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12EB834B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36D0E049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6391F46" w14:textId="335B8760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5871703C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63A2B450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70189163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798E6531" w14:textId="3C098D6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66CD0E19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97DCC" w14:paraId="3D4583CF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73EC5C18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4D95E84C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AFD94E3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6184CB32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2EDE70A5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6840" w:type="dxa"/>
            <w:shd w:val="clear" w:color="auto" w:fill="auto"/>
          </w:tcPr>
          <w:p w14:paraId="2694389E" w14:textId="46AD4E3B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olor w:val="FF0000"/>
                <w:cs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วิธีดำเนินการวิจัย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F4CD49A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FD3178" w:rsidRPr="00997DCC" w14:paraId="5B344FC3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3E74204B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807C301" w14:textId="7F1A7F3F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2CD0A41A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51A72D6A" w14:textId="77777777" w:rsidTr="00BF1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shd w:val="clear" w:color="auto" w:fill="auto"/>
          </w:tcPr>
          <w:p w14:paraId="00E4CF46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4F06554" w14:textId="4061D23A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756C2A7E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5808CF6B" w14:textId="77777777" w:rsidR="009A6EF4" w:rsidRPr="00997DCC" w:rsidRDefault="009A6EF4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523CD2C4" w14:textId="77777777" w:rsidR="009A6EF4" w:rsidRPr="00997DCC" w:rsidRDefault="009A6EF4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66FBF3C4" w14:textId="77777777" w:rsidR="009A6EF4" w:rsidRPr="00997DCC" w:rsidRDefault="009A6EF4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6CC8A3FE" w14:textId="77777777" w:rsidR="009A6EF4" w:rsidRDefault="009A6EF4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7DE638C4" w14:textId="77777777" w:rsidR="00351711" w:rsidRPr="00997DCC" w:rsidRDefault="00351711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33E8B350" w14:textId="77777777" w:rsidR="009A6EF4" w:rsidRPr="00997DCC" w:rsidRDefault="009A6EF4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</w:p>
    <w:p w14:paraId="15862F46" w14:textId="68482CB9" w:rsidR="00A32B51" w:rsidRPr="00997DCC" w:rsidRDefault="00A32B51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</w:rPr>
      </w:pPr>
      <w:r w:rsidRPr="00997DCC">
        <w:rPr>
          <w:rFonts w:ascii="TH SarabunPSK" w:hAnsi="TH SarabunPSK" w:cs="TH SarabunPSK"/>
          <w:b/>
          <w:bCs/>
          <w:cs/>
        </w:rPr>
        <w:lastRenderedPageBreak/>
        <w:t xml:space="preserve">สารบัญ </w:t>
      </w:r>
      <w:r w:rsidRPr="00997DCC">
        <w:rPr>
          <w:rFonts w:ascii="TH SarabunPSK" w:hAnsi="TH SarabunPSK" w:cs="TH SarabunPSK"/>
          <w:b/>
          <w:bCs/>
        </w:rPr>
        <w:t>(</w:t>
      </w:r>
      <w:r w:rsidRPr="00997DCC">
        <w:rPr>
          <w:rFonts w:ascii="TH SarabunPSK" w:hAnsi="TH SarabunPSK" w:cs="TH SarabunPSK"/>
          <w:b/>
          <w:bCs/>
          <w:cs/>
        </w:rPr>
        <w:t>ต่อ</w:t>
      </w:r>
      <w:r w:rsidRPr="00997DCC">
        <w:rPr>
          <w:rFonts w:ascii="TH SarabunPSK" w:hAnsi="TH SarabunPSK" w:cs="TH SarabunPSK"/>
          <w:b/>
          <w:bCs/>
        </w:rPr>
        <w:t>)</w:t>
      </w:r>
    </w:p>
    <w:p w14:paraId="57D05C42" w14:textId="77777777" w:rsidR="00A32B51" w:rsidRPr="00997DCC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  <w:r w:rsidRPr="00997DCC">
        <w:rPr>
          <w:rFonts w:ascii="TH SarabunPSK" w:hAnsi="TH SarabunPSK" w:cs="TH SarabunPSK"/>
        </w:rPr>
        <w:tab/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0252C1" w:rsidRPr="00997DCC" w14:paraId="37E541C5" w14:textId="77777777" w:rsidTr="00BF1C58">
        <w:tc>
          <w:tcPr>
            <w:tcW w:w="720" w:type="dxa"/>
            <w:shd w:val="clear" w:color="auto" w:fill="auto"/>
          </w:tcPr>
          <w:p w14:paraId="6F7022EB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7DCC">
              <w:rPr>
                <w:rFonts w:ascii="TH SarabunPSK" w:hAnsi="TH SarabunPSK" w:cs="TH SarabunPSK"/>
                <w:cs/>
              </w:rPr>
              <w:t>บทที่</w:t>
            </w:r>
          </w:p>
        </w:tc>
        <w:tc>
          <w:tcPr>
            <w:tcW w:w="6840" w:type="dxa"/>
            <w:shd w:val="clear" w:color="auto" w:fill="auto"/>
          </w:tcPr>
          <w:p w14:paraId="3BF8947F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4A65A12E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997DCC">
              <w:rPr>
                <w:rFonts w:ascii="TH SarabunPSK" w:hAnsi="TH SarabunPSK" w:cs="TH SarabunPSK"/>
                <w:cs/>
              </w:rPr>
              <w:t xml:space="preserve"> หน้า</w:t>
            </w:r>
          </w:p>
        </w:tc>
      </w:tr>
      <w:tr w:rsidR="000252C1" w:rsidRPr="00997DCC" w14:paraId="13B57B71" w14:textId="77777777" w:rsidTr="00BF1C58">
        <w:tc>
          <w:tcPr>
            <w:tcW w:w="720" w:type="dxa"/>
            <w:shd w:val="clear" w:color="auto" w:fill="auto"/>
          </w:tcPr>
          <w:p w14:paraId="7118F728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997DCC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6840" w:type="dxa"/>
            <w:shd w:val="clear" w:color="auto" w:fill="auto"/>
          </w:tcPr>
          <w:p w14:paraId="65CEBC81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s/>
              </w:rPr>
            </w:pPr>
            <w:r w:rsidRPr="00997DCC">
              <w:rPr>
                <w:rFonts w:ascii="TH SarabunPSK" w:hAnsi="TH SarabunPSK" w:cs="TH SarabunPSK"/>
                <w:cs/>
              </w:rPr>
              <w:t>(ต่อ)</w:t>
            </w:r>
          </w:p>
        </w:tc>
        <w:tc>
          <w:tcPr>
            <w:tcW w:w="850" w:type="dxa"/>
            <w:shd w:val="clear" w:color="auto" w:fill="auto"/>
          </w:tcPr>
          <w:p w14:paraId="47228E2F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FD3178" w:rsidRPr="00997DCC" w14:paraId="2C97B152" w14:textId="77777777" w:rsidTr="00BF1C58">
        <w:tc>
          <w:tcPr>
            <w:tcW w:w="720" w:type="dxa"/>
            <w:shd w:val="clear" w:color="auto" w:fill="auto"/>
          </w:tcPr>
          <w:p w14:paraId="344D53C7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1593B5D7" w14:textId="0CAC9793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5EB3A397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2EC6CA2D" w14:textId="77777777" w:rsidTr="00BF1C58">
        <w:tc>
          <w:tcPr>
            <w:tcW w:w="720" w:type="dxa"/>
            <w:shd w:val="clear" w:color="auto" w:fill="auto"/>
          </w:tcPr>
          <w:p w14:paraId="527A6BFB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3D8D6A2E" w14:textId="6F7DAD8B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752F330F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5909D8C9" w14:textId="77777777" w:rsidTr="00BF1C58">
        <w:tc>
          <w:tcPr>
            <w:tcW w:w="720" w:type="dxa"/>
            <w:shd w:val="clear" w:color="auto" w:fill="auto"/>
          </w:tcPr>
          <w:p w14:paraId="1B46E06A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91C019A" w14:textId="702E349D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1276222D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97DCC" w14:paraId="68E725CB" w14:textId="77777777" w:rsidTr="00BF1C58">
        <w:tc>
          <w:tcPr>
            <w:tcW w:w="720" w:type="dxa"/>
            <w:shd w:val="clear" w:color="auto" w:fill="auto"/>
          </w:tcPr>
          <w:p w14:paraId="69CE78F3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3102EBA1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81641CC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11504727" w14:textId="77777777" w:rsidTr="00BF1C58">
        <w:tc>
          <w:tcPr>
            <w:tcW w:w="720" w:type="dxa"/>
            <w:shd w:val="clear" w:color="auto" w:fill="auto"/>
          </w:tcPr>
          <w:p w14:paraId="06A1D22A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997DCC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6840" w:type="dxa"/>
            <w:shd w:val="clear" w:color="auto" w:fill="auto"/>
          </w:tcPr>
          <w:p w14:paraId="09083A93" w14:textId="5FD1CA79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olor w:val="FF0000"/>
                <w:cs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ผลการวิจัย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BBBDE6A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FD3178" w:rsidRPr="00997DCC" w14:paraId="0415056B" w14:textId="77777777" w:rsidTr="00BF1C58">
        <w:tc>
          <w:tcPr>
            <w:tcW w:w="720" w:type="dxa"/>
            <w:shd w:val="clear" w:color="auto" w:fill="auto"/>
          </w:tcPr>
          <w:p w14:paraId="4FC650F3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61C5372" w14:textId="4E63D290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07B9F5BD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10CADDCA" w14:textId="77777777" w:rsidTr="00BF1C58">
        <w:tc>
          <w:tcPr>
            <w:tcW w:w="720" w:type="dxa"/>
            <w:shd w:val="clear" w:color="auto" w:fill="auto"/>
          </w:tcPr>
          <w:p w14:paraId="357D7E5D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2A657ADF" w14:textId="2921D808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122782A0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451C2416" w14:textId="77777777" w:rsidTr="00BF1C58">
        <w:tc>
          <w:tcPr>
            <w:tcW w:w="720" w:type="dxa"/>
            <w:shd w:val="clear" w:color="auto" w:fill="auto"/>
          </w:tcPr>
          <w:p w14:paraId="51AB418F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31FEE71D" w14:textId="2FED4C84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1AF5070C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6410C4C2" w14:textId="77777777" w:rsidTr="00BF1C58">
        <w:tc>
          <w:tcPr>
            <w:tcW w:w="720" w:type="dxa"/>
            <w:shd w:val="clear" w:color="auto" w:fill="auto"/>
          </w:tcPr>
          <w:p w14:paraId="63A139D4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3B34720D" w14:textId="41051960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6608361C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97DCC" w14:paraId="2D37BE33" w14:textId="77777777" w:rsidTr="00BF1C58">
        <w:tc>
          <w:tcPr>
            <w:tcW w:w="7560" w:type="dxa"/>
            <w:gridSpan w:val="2"/>
            <w:shd w:val="clear" w:color="auto" w:fill="auto"/>
          </w:tcPr>
          <w:p w14:paraId="72593897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288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14:paraId="63DCEB32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6A62E0EF" w14:textId="77777777" w:rsidTr="00BF1C58">
        <w:tc>
          <w:tcPr>
            <w:tcW w:w="720" w:type="dxa"/>
            <w:shd w:val="clear" w:color="auto" w:fill="auto"/>
          </w:tcPr>
          <w:p w14:paraId="4E88669F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6840" w:type="dxa"/>
            <w:shd w:val="clear" w:color="auto" w:fill="auto"/>
          </w:tcPr>
          <w:p w14:paraId="61D5AF29" w14:textId="648FCDC3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  <w:color w:val="FF0000"/>
                <w:cs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สรุป</w:t>
            </w:r>
            <w:proofErr w:type="spellEnd"/>
            <w:r w:rsidRPr="00997DCC">
              <w:rPr>
                <w:rFonts w:ascii="TH SarabunPSK" w:eastAsia="Sarabun" w:hAnsi="TH SarabunPSK" w:cs="TH SarabunPSK"/>
              </w:rPr>
              <w:t xml:space="preserve"> </w:t>
            </w:r>
            <w:proofErr w:type="spellStart"/>
            <w:r w:rsidRPr="00997DCC">
              <w:rPr>
                <w:rFonts w:ascii="TH SarabunPSK" w:eastAsia="Sarabun" w:hAnsi="TH SarabunPSK" w:cs="TH SarabunPSK"/>
              </w:rPr>
              <w:t>อภิปรายผลและข้อเสนอแนะ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DADAA15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FD3178" w:rsidRPr="00997DCC" w14:paraId="41AFC084" w14:textId="77777777" w:rsidTr="00BF1C58">
        <w:tc>
          <w:tcPr>
            <w:tcW w:w="720" w:type="dxa"/>
            <w:shd w:val="clear" w:color="auto" w:fill="auto"/>
          </w:tcPr>
          <w:p w14:paraId="6E5C33F2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241C62B" w14:textId="0F1EA3DA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105C582F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34EAF6E3" w14:textId="77777777" w:rsidTr="00BF1C58">
        <w:tc>
          <w:tcPr>
            <w:tcW w:w="720" w:type="dxa"/>
            <w:shd w:val="clear" w:color="auto" w:fill="auto"/>
          </w:tcPr>
          <w:p w14:paraId="0E795FB3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6158FE0A" w14:textId="698DD829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2E169F53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31DBEE4A" w14:textId="77777777" w:rsidTr="00BF1C58">
        <w:tc>
          <w:tcPr>
            <w:tcW w:w="720" w:type="dxa"/>
            <w:shd w:val="clear" w:color="auto" w:fill="auto"/>
          </w:tcPr>
          <w:p w14:paraId="350E4419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7F57408E" w14:textId="258F5528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515480BF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FD3178" w:rsidRPr="00997DCC" w14:paraId="42B6492D" w14:textId="77777777" w:rsidTr="00BF1C58">
        <w:tc>
          <w:tcPr>
            <w:tcW w:w="720" w:type="dxa"/>
            <w:shd w:val="clear" w:color="auto" w:fill="auto"/>
          </w:tcPr>
          <w:p w14:paraId="5D514A9F" w14:textId="77777777" w:rsidR="00FD3178" w:rsidRPr="00997DCC" w:rsidRDefault="00FD3178" w:rsidP="00FD317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12A8A961" w14:textId="2EA15548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…………………………………………………………………………….…..</w:t>
            </w:r>
          </w:p>
        </w:tc>
        <w:tc>
          <w:tcPr>
            <w:tcW w:w="850" w:type="dxa"/>
            <w:shd w:val="clear" w:color="auto" w:fill="auto"/>
          </w:tcPr>
          <w:p w14:paraId="6B76AC20" w14:textId="77777777" w:rsidR="00FD3178" w:rsidRPr="00997DCC" w:rsidRDefault="00FD3178" w:rsidP="00FD317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97DCC" w14:paraId="2D26B39F" w14:textId="77777777" w:rsidTr="00BF1C58">
        <w:tc>
          <w:tcPr>
            <w:tcW w:w="720" w:type="dxa"/>
            <w:shd w:val="clear" w:color="auto" w:fill="auto"/>
          </w:tcPr>
          <w:p w14:paraId="66221F6F" w14:textId="77777777" w:rsidR="000252C1" w:rsidRPr="00997DCC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461CC83B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3A5048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</w:rPr>
            </w:pPr>
          </w:p>
        </w:tc>
      </w:tr>
      <w:tr w:rsidR="000252C1" w:rsidRPr="00997DCC" w14:paraId="333D6691" w14:textId="77777777" w:rsidTr="00BF1C58">
        <w:tc>
          <w:tcPr>
            <w:tcW w:w="7560" w:type="dxa"/>
            <w:gridSpan w:val="2"/>
            <w:shd w:val="clear" w:color="auto" w:fill="auto"/>
          </w:tcPr>
          <w:p w14:paraId="40C5AFF5" w14:textId="74CD5CF9" w:rsidR="000252C1" w:rsidRPr="00997DCC" w:rsidRDefault="00997DCC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hAnsi="TH SarabunPSK" w:cs="TH SarabunPSK"/>
              </w:rPr>
            </w:pPr>
            <w:proofErr w:type="spellStart"/>
            <w:r w:rsidRPr="00997DCC">
              <w:rPr>
                <w:rFonts w:ascii="TH SarabunPSK" w:eastAsia="Sarabun" w:hAnsi="TH SarabunPSK" w:cs="TH SarabunPSK"/>
              </w:rPr>
              <w:t>บรรณานุกรม</w:t>
            </w:r>
            <w:proofErr w:type="spellEnd"/>
            <w:r w:rsidRPr="00997DCC">
              <w:rPr>
                <w:rFonts w:ascii="TH SarabunPSK" w:eastAsia="Sarabun" w:hAnsi="TH SarabunPSK" w:cs="TH SarabunPSK"/>
              </w:rPr>
              <w:t xml:space="preserve"> (APA 7 </w:t>
            </w:r>
            <w:proofErr w:type="gramStart"/>
            <w:r w:rsidRPr="00997DCC">
              <w:rPr>
                <w:rFonts w:ascii="TH SarabunPSK" w:eastAsia="Sarabun" w:hAnsi="TH SarabunPSK" w:cs="TH SarabunPSK"/>
              </w:rPr>
              <w:t xml:space="preserve">edition)   </w:t>
            </w:r>
            <w:proofErr w:type="gramEnd"/>
            <w:r w:rsidRPr="00997DCC">
              <w:rPr>
                <w:rFonts w:ascii="TH SarabunPSK" w:eastAsia="Sarabun" w:hAnsi="TH SarabunPSK" w:cs="TH SarabunPSK"/>
              </w:rPr>
              <w:t xml:space="preserve"> </w:t>
            </w:r>
            <w:r w:rsidR="000252C1" w:rsidRPr="00997DCC">
              <w:rPr>
                <w:rFonts w:ascii="TH SarabunPSK" w:hAnsi="TH SarabunPSK" w:cs="TH SarabunPSK"/>
              </w:rPr>
              <w:t>………………………………………………………</w:t>
            </w:r>
            <w:r>
              <w:rPr>
                <w:rFonts w:ascii="TH SarabunPSK" w:hAnsi="TH SarabunPSK" w:cs="TH SarabunPSK"/>
              </w:rPr>
              <w:t>………..</w:t>
            </w:r>
            <w:r w:rsidR="000252C1" w:rsidRPr="00997DCC">
              <w:rPr>
                <w:rFonts w:ascii="TH SarabunPSK" w:hAnsi="TH SarabunPSK" w:cs="TH SarabunPSK"/>
              </w:rPr>
              <w:t>……………</w:t>
            </w:r>
          </w:p>
        </w:tc>
        <w:tc>
          <w:tcPr>
            <w:tcW w:w="850" w:type="dxa"/>
            <w:shd w:val="clear" w:color="auto" w:fill="auto"/>
          </w:tcPr>
          <w:p w14:paraId="7AFC11A2" w14:textId="77777777" w:rsidR="000252C1" w:rsidRPr="00997DCC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622691E9" w14:textId="77777777" w:rsidTr="00BF1C58">
        <w:tc>
          <w:tcPr>
            <w:tcW w:w="720" w:type="dxa"/>
            <w:shd w:val="clear" w:color="auto" w:fill="auto"/>
          </w:tcPr>
          <w:p w14:paraId="5594A61C" w14:textId="77777777" w:rsidR="000252C1" w:rsidRPr="009A6EF4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42B56D6B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5337544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</w:p>
        </w:tc>
      </w:tr>
      <w:tr w:rsidR="000252C1" w:rsidRPr="009A6EF4" w14:paraId="7DDA2EB2" w14:textId="77777777" w:rsidTr="00BF1C58">
        <w:tc>
          <w:tcPr>
            <w:tcW w:w="7560" w:type="dxa"/>
            <w:gridSpan w:val="2"/>
            <w:shd w:val="clear" w:color="auto" w:fill="auto"/>
          </w:tcPr>
          <w:p w14:paraId="7CB87A2C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ภาคผนวก </w:t>
            </w:r>
            <w:r w:rsidRPr="009A6EF4">
              <w:rPr>
                <w:rFonts w:ascii="TH SarabunPSK" w:hAnsi="TH SarabunPSK" w:cs="TH SarabunPSK"/>
                <w:color w:val="0000FF"/>
              </w:rPr>
              <w:t>(</w:t>
            </w:r>
            <w:r w:rsidRPr="009A6EF4">
              <w:rPr>
                <w:rFonts w:ascii="TH SarabunPSK" w:hAnsi="TH SarabunPSK" w:cs="TH SarabunPSK"/>
                <w:color w:val="0000FF"/>
                <w:cs/>
              </w:rPr>
              <w:t>ถ้ามี</w:t>
            </w:r>
            <w:r w:rsidRPr="009A6EF4">
              <w:rPr>
                <w:rFonts w:ascii="TH SarabunPSK" w:hAnsi="TH SarabunPSK" w:cs="TH SarabunPSK"/>
                <w:color w:val="0000FF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C33E4B7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</w:p>
        </w:tc>
      </w:tr>
      <w:tr w:rsidR="000252C1" w:rsidRPr="009A6EF4" w14:paraId="2AAC71CB" w14:textId="77777777" w:rsidTr="00BF1C58">
        <w:tc>
          <w:tcPr>
            <w:tcW w:w="720" w:type="dxa"/>
            <w:shd w:val="clear" w:color="auto" w:fill="auto"/>
          </w:tcPr>
          <w:p w14:paraId="363E6A49" w14:textId="77777777" w:rsidR="000252C1" w:rsidRPr="009A6EF4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138043AB" w14:textId="6068593E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ภาคผนวก  ก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</w:t>
            </w:r>
            <w:r w:rsidR="00FD3178" w:rsidRPr="009A6EF4">
              <w:rPr>
                <w:rFonts w:ascii="TH SarabunPSK" w:hAnsi="TH SarabunPSK" w:cs="TH SarabunPSK"/>
              </w:rPr>
              <w:t>………</w:t>
            </w:r>
            <w:r w:rsidR="00FD3178">
              <w:rPr>
                <w:rFonts w:ascii="TH SarabunPSK" w:hAnsi="TH SarabunPSK" w:cs="TH SarabunPSK"/>
              </w:rPr>
              <w:t>….</w:t>
            </w:r>
          </w:p>
        </w:tc>
        <w:tc>
          <w:tcPr>
            <w:tcW w:w="850" w:type="dxa"/>
            <w:shd w:val="clear" w:color="auto" w:fill="auto"/>
          </w:tcPr>
          <w:p w14:paraId="3AB0C619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07CA2B51" w14:textId="77777777" w:rsidTr="00BF1C58">
        <w:tc>
          <w:tcPr>
            <w:tcW w:w="720" w:type="dxa"/>
            <w:shd w:val="clear" w:color="auto" w:fill="auto"/>
          </w:tcPr>
          <w:p w14:paraId="349641E1" w14:textId="77777777" w:rsidR="000252C1" w:rsidRPr="009A6EF4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036A1302" w14:textId="1D3BE625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ภาคผนวก  ข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</w:t>
            </w:r>
            <w:r w:rsidR="00FD3178" w:rsidRPr="009A6EF4">
              <w:rPr>
                <w:rFonts w:ascii="TH SarabunPSK" w:hAnsi="TH SarabunPSK" w:cs="TH SarabunPSK"/>
              </w:rPr>
              <w:t>………</w:t>
            </w:r>
            <w:r w:rsidR="00FD3178">
              <w:rPr>
                <w:rFonts w:ascii="TH SarabunPSK" w:hAnsi="TH SarabunPSK" w:cs="TH SarabunPSK"/>
              </w:rPr>
              <w:t>….</w:t>
            </w:r>
          </w:p>
        </w:tc>
        <w:tc>
          <w:tcPr>
            <w:tcW w:w="850" w:type="dxa"/>
            <w:shd w:val="clear" w:color="auto" w:fill="auto"/>
          </w:tcPr>
          <w:p w14:paraId="1767E508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7C1C7BBA" w14:textId="77777777" w:rsidTr="00BF1C58">
        <w:tc>
          <w:tcPr>
            <w:tcW w:w="720" w:type="dxa"/>
            <w:shd w:val="clear" w:color="auto" w:fill="auto"/>
          </w:tcPr>
          <w:p w14:paraId="71EC79DF" w14:textId="77777777" w:rsidR="000252C1" w:rsidRPr="009A6EF4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180C49BD" w14:textId="07A5716E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hAnsi="TH SarabunPSK" w:cs="TH SarabunPSK"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ภาคผนวก  ค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</w:t>
            </w:r>
            <w:r w:rsidR="00FD3178" w:rsidRPr="009A6EF4">
              <w:rPr>
                <w:rFonts w:ascii="TH SarabunPSK" w:hAnsi="TH SarabunPSK" w:cs="TH SarabunPSK"/>
              </w:rPr>
              <w:t>………</w:t>
            </w:r>
            <w:r w:rsidR="00FD3178">
              <w:rPr>
                <w:rFonts w:ascii="TH SarabunPSK" w:hAnsi="TH SarabunPSK" w:cs="TH SarabunPSK"/>
              </w:rPr>
              <w:t>….</w:t>
            </w:r>
          </w:p>
        </w:tc>
        <w:tc>
          <w:tcPr>
            <w:tcW w:w="850" w:type="dxa"/>
            <w:shd w:val="clear" w:color="auto" w:fill="auto"/>
          </w:tcPr>
          <w:p w14:paraId="2A759687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0252C1" w:rsidRPr="009A6EF4" w14:paraId="5E267BF2" w14:textId="77777777" w:rsidTr="00BF1C58">
        <w:tc>
          <w:tcPr>
            <w:tcW w:w="720" w:type="dxa"/>
            <w:shd w:val="clear" w:color="auto" w:fill="auto"/>
          </w:tcPr>
          <w:p w14:paraId="6BC381BC" w14:textId="77777777" w:rsidR="000252C1" w:rsidRPr="009A6EF4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40" w:type="dxa"/>
            <w:shd w:val="clear" w:color="auto" w:fill="auto"/>
          </w:tcPr>
          <w:p w14:paraId="4654EA2E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2A8BB4E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</w:p>
        </w:tc>
      </w:tr>
      <w:tr w:rsidR="000252C1" w:rsidRPr="009A6EF4" w14:paraId="31B758FC" w14:textId="77777777" w:rsidTr="00BF1C58">
        <w:tc>
          <w:tcPr>
            <w:tcW w:w="7560" w:type="dxa"/>
            <w:gridSpan w:val="2"/>
            <w:shd w:val="clear" w:color="auto" w:fill="auto"/>
          </w:tcPr>
          <w:p w14:paraId="056DE03D" w14:textId="510CBB6A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A6EF4">
              <w:rPr>
                <w:rFonts w:ascii="TH SarabunPSK" w:hAnsi="TH SarabunPSK" w:cs="TH SarabunPSK"/>
                <w:cs/>
              </w:rPr>
              <w:t xml:space="preserve">ประวัติผู้วิจัย    </w:t>
            </w:r>
            <w:r w:rsidRPr="009A6EF4">
              <w:rPr>
                <w:rFonts w:ascii="TH SarabunPSK" w:hAnsi="TH SarabunPSK" w:cs="TH SarabunPSK"/>
              </w:rPr>
              <w:t>……………………………………………………………………………</w:t>
            </w:r>
            <w:r w:rsidR="00FD3178" w:rsidRPr="009A6EF4">
              <w:rPr>
                <w:rFonts w:ascii="TH SarabunPSK" w:hAnsi="TH SarabunPSK" w:cs="TH SarabunPSK"/>
              </w:rPr>
              <w:t>…………………</w:t>
            </w:r>
            <w:r w:rsidR="00FD3178">
              <w:rPr>
                <w:rFonts w:ascii="TH SarabunPSK" w:hAnsi="TH SarabunPSK" w:cs="TH SarabunPSK"/>
              </w:rPr>
              <w:t>……….</w:t>
            </w:r>
          </w:p>
        </w:tc>
        <w:tc>
          <w:tcPr>
            <w:tcW w:w="850" w:type="dxa"/>
            <w:shd w:val="clear" w:color="auto" w:fill="auto"/>
          </w:tcPr>
          <w:p w14:paraId="63403829" w14:textId="77777777" w:rsidR="000252C1" w:rsidRPr="009A6EF4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61DD7816" w14:textId="77777777" w:rsidR="000252C1" w:rsidRPr="009A6EF4" w:rsidRDefault="000252C1" w:rsidP="003B2531">
      <w:pPr>
        <w:tabs>
          <w:tab w:val="left" w:pos="864"/>
          <w:tab w:val="left" w:pos="1152"/>
          <w:tab w:val="left" w:pos="1440"/>
        </w:tabs>
        <w:rPr>
          <w:rFonts w:ascii="TH SarabunPSK" w:hAnsi="TH SarabunPSK" w:cs="TH SarabunPSK"/>
          <w:b/>
          <w:bCs/>
        </w:rPr>
      </w:pPr>
    </w:p>
    <w:sectPr w:rsidR="000252C1" w:rsidRPr="009A6EF4" w:rsidSect="00BF1C58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6EF4"/>
    <w:rsid w:val="00002BEF"/>
    <w:rsid w:val="000252C1"/>
    <w:rsid w:val="00033124"/>
    <w:rsid w:val="00034EC3"/>
    <w:rsid w:val="00056A47"/>
    <w:rsid w:val="0009679E"/>
    <w:rsid w:val="000D470F"/>
    <w:rsid w:val="00105E6D"/>
    <w:rsid w:val="00152407"/>
    <w:rsid w:val="001E1464"/>
    <w:rsid w:val="002B20ED"/>
    <w:rsid w:val="002B2745"/>
    <w:rsid w:val="00312DE3"/>
    <w:rsid w:val="003435AB"/>
    <w:rsid w:val="00351711"/>
    <w:rsid w:val="0035449B"/>
    <w:rsid w:val="00362D9B"/>
    <w:rsid w:val="003B2531"/>
    <w:rsid w:val="003F204B"/>
    <w:rsid w:val="003F50D8"/>
    <w:rsid w:val="00411A6F"/>
    <w:rsid w:val="00414886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53AD"/>
    <w:rsid w:val="00626860"/>
    <w:rsid w:val="006D287E"/>
    <w:rsid w:val="00764B5E"/>
    <w:rsid w:val="00782686"/>
    <w:rsid w:val="00787F6A"/>
    <w:rsid w:val="007E4D6C"/>
    <w:rsid w:val="008157BA"/>
    <w:rsid w:val="00831259"/>
    <w:rsid w:val="00894943"/>
    <w:rsid w:val="009040B3"/>
    <w:rsid w:val="00923E73"/>
    <w:rsid w:val="009953E3"/>
    <w:rsid w:val="00997DCC"/>
    <w:rsid w:val="009A6EF4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14B43"/>
    <w:rsid w:val="00B215EC"/>
    <w:rsid w:val="00B3520F"/>
    <w:rsid w:val="00B5733E"/>
    <w:rsid w:val="00B87BEF"/>
    <w:rsid w:val="00B90744"/>
    <w:rsid w:val="00BC4498"/>
    <w:rsid w:val="00BE1542"/>
    <w:rsid w:val="00BF1C58"/>
    <w:rsid w:val="00BF5D90"/>
    <w:rsid w:val="00C120AA"/>
    <w:rsid w:val="00CC5487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D3178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0FF41"/>
  <w15:chartTrackingRefBased/>
  <w15:docId w15:val="{1CBDC245-3E60-42C0-9085-1D85C295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wnloads\Template_TS\T6-&#3626;&#3634;&#3619;&#3610;&#3633;&#359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T6-สารบัญ</Template>
  <TotalTime>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Admin</dc:creator>
  <cp:keywords/>
  <dc:description/>
  <cp:lastModifiedBy>สุภาภรณ์ พุทธวงค์</cp:lastModifiedBy>
  <cp:revision>9</cp:revision>
  <cp:lastPrinted>2011-01-04T07:00:00Z</cp:lastPrinted>
  <dcterms:created xsi:type="dcterms:W3CDTF">2026-05-26T06:41:00Z</dcterms:created>
  <dcterms:modified xsi:type="dcterms:W3CDTF">2026-05-26T07:13:00Z</dcterms:modified>
</cp:coreProperties>
</file>