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1B7F1A" w14:textId="77777777" w:rsidR="0023444F" w:rsidRPr="00A44A29" w:rsidRDefault="0023444F" w:rsidP="0023444F">
      <w:pPr>
        <w:pStyle w:val="Heading5"/>
        <w:tabs>
          <w:tab w:val="left" w:pos="864"/>
        </w:tabs>
        <w:rPr>
          <w:rFonts w:ascii="TH SarabunPSK" w:hAnsi="TH SarabunPSK" w:cs="TH SarabunPSK"/>
          <w:sz w:val="36"/>
          <w:szCs w:val="36"/>
          <w:cs/>
        </w:rPr>
      </w:pPr>
      <w:r w:rsidRPr="000E470C">
        <w:rPr>
          <w:rFonts w:ascii="TH SarabunPSK" w:hAnsi="TH SarabunPSK" w:cs="TH SarabunPSK"/>
          <w:sz w:val="36"/>
          <w:szCs w:val="36"/>
          <w:cs/>
        </w:rPr>
        <w:t>บทคัดย่อ</w:t>
      </w:r>
    </w:p>
    <w:p w14:paraId="759E39C7" w14:textId="77777777" w:rsidR="0023444F" w:rsidRDefault="0023444F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</w:p>
    <w:p w14:paraId="3073FB0B" w14:textId="72F329F9" w:rsidR="00C86F23" w:rsidRPr="000E470C" w:rsidRDefault="00C86F23" w:rsidP="00747043">
      <w:pPr>
        <w:tabs>
          <w:tab w:val="left" w:pos="864"/>
        </w:tabs>
        <w:jc w:val="left"/>
        <w:rPr>
          <w:rFonts w:ascii="TH SarabunPSK" w:eastAsia="Angsana New" w:hAnsi="TH SarabunPSK" w:cs="TH SarabunPSK"/>
        </w:rPr>
      </w:pPr>
      <w:r w:rsidRPr="000E470C">
        <w:rPr>
          <w:rFonts w:ascii="TH SarabunPSK" w:hAnsi="TH SarabunPSK" w:cs="TH SarabunPSK"/>
          <w:cs/>
        </w:rPr>
        <w:t>ชื่อ</w:t>
      </w:r>
      <w:r w:rsidR="0015567D" w:rsidRPr="000E470C">
        <w:rPr>
          <w:rFonts w:ascii="TH SarabunPSK" w:hAnsi="TH SarabunPSK" w:cs="TH SarabunPSK"/>
          <w:cs/>
        </w:rPr>
        <w:t>เรื่อง</w:t>
      </w:r>
      <w:r w:rsidR="00F562C1" w:rsidRPr="000E470C">
        <w:rPr>
          <w:rFonts w:ascii="TH SarabunPSK" w:hAnsi="TH SarabunPSK" w:cs="TH SarabunPSK"/>
          <w:cs/>
        </w:rPr>
        <w:t xml:space="preserve"> </w:t>
      </w:r>
      <w:r w:rsidR="00916F30" w:rsidRPr="000E470C">
        <w:rPr>
          <w:rFonts w:ascii="TH SarabunPSK" w:hAnsi="TH SarabunPSK" w:cs="TH SarabunPSK"/>
          <w:cs/>
        </w:rPr>
        <w:t xml:space="preserve">: </w:t>
      </w:r>
      <w:r w:rsidR="00DC5EA9" w:rsidRPr="000E470C">
        <w:rPr>
          <w:rFonts w:ascii="TH SarabunPSK" w:hAnsi="TH SarabunPSK" w:cs="TH SarabunPSK"/>
          <w:color w:val="FF0000"/>
        </w:rPr>
        <w:fldChar w:fldCharType="begin"/>
      </w:r>
      <w:r w:rsidR="00DC5EA9"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="00DC5EA9" w:rsidRPr="000E470C">
        <w:rPr>
          <w:rFonts w:ascii="TH SarabunPSK" w:hAnsi="TH SarabunPSK" w:cs="TH SarabunPSK"/>
          <w:color w:val="FF0000"/>
          <w:cs/>
        </w:rPr>
        <w:instrText xml:space="preserve">[.....................................................ระบุชื่อเรื่อง....................................................] </w:instrText>
      </w:r>
      <w:r w:rsidR="00DC5EA9"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eastAsia="Angsana New" w:hAnsi="TH SarabunPSK" w:cs="TH SarabunPSK"/>
          <w:cs/>
        </w:rPr>
        <w:t xml:space="preserve">      </w:t>
      </w:r>
    </w:p>
    <w:p w14:paraId="6C72B0C8" w14:textId="3B0F897D" w:rsidR="00DC5EA9" w:rsidRPr="000E470C" w:rsidRDefault="00DC5EA9" w:rsidP="00DC5EA9">
      <w:pPr>
        <w:tabs>
          <w:tab w:val="left" w:pos="864"/>
        </w:tabs>
        <w:rPr>
          <w:rFonts w:ascii="TH SarabunPSK" w:eastAsia="Angsana New" w:hAnsi="TH SarabunPSK" w:cs="TH SarabunPSK"/>
          <w:cs/>
        </w:rPr>
      </w:pPr>
      <w:r w:rsidRPr="000E470C">
        <w:rPr>
          <w:rFonts w:ascii="TH SarabunPSK" w:hAnsi="TH SarabunPSK" w:cs="TH SarabunPSK"/>
          <w:cs/>
        </w:rPr>
        <w:t>ชื่อผู้วิจัย</w:t>
      </w:r>
      <w:r w:rsidRPr="000E470C">
        <w:rPr>
          <w:rFonts w:ascii="TH SarabunPSK" w:eastAsia="Angsana New" w:hAnsi="TH SarabunPSK" w:cs="TH SarabunPSK"/>
          <w:cs/>
        </w:rPr>
        <w:t xml:space="preserve"> :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[นาย/นาง/นางสาว]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hAnsi="TH SarabunPSK" w:cs="TH SarabunPSK"/>
          <w:color w:val="FF0000"/>
          <w:cs/>
        </w:rPr>
        <w:t xml:space="preserve">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[ชื่อ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eastAsia="Angsana New" w:hAnsi="TH SarabunPSK" w:cs="TH SarabunPSK"/>
          <w:cs/>
        </w:rPr>
        <w:t xml:space="preserve"> 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นามสกุล]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="00A44A29">
        <w:rPr>
          <w:rFonts w:ascii="TH SarabunPSK" w:eastAsia="Angsana New" w:hAnsi="TH SarabunPSK" w:cs="TH SarabunPSK" w:hint="cs"/>
          <w:cs/>
        </w:rPr>
        <w:t>และคณะ</w:t>
      </w:r>
    </w:p>
    <w:p w14:paraId="06F4D60E" w14:textId="77777777" w:rsidR="00DC5EA9" w:rsidRPr="000E470C" w:rsidRDefault="00DC5EA9" w:rsidP="00DC5EA9">
      <w:pPr>
        <w:tabs>
          <w:tab w:val="left" w:pos="864"/>
        </w:tabs>
        <w:rPr>
          <w:rFonts w:ascii="TH SarabunPSK" w:eastAsia="Angsana New" w:hAnsi="TH SarabunPSK" w:cs="TH SarabunPSK"/>
          <w:cs/>
        </w:rPr>
      </w:pPr>
      <w:r w:rsidRPr="000E470C">
        <w:rPr>
          <w:rFonts w:ascii="TH SarabunPSK" w:eastAsia="Angsana New" w:hAnsi="TH SarabunPSK" w:cs="TH SarabunPSK"/>
          <w:cs/>
        </w:rPr>
        <w:t>สาขาวิชา</w:t>
      </w:r>
      <w:r w:rsidR="00F5796D">
        <w:rPr>
          <w:rFonts w:ascii="TH SarabunPSK" w:eastAsia="Angsana New" w:hAnsi="TH SarabunPSK" w:cs="TH SarabunPSK" w:hint="cs"/>
          <w:cs/>
        </w:rPr>
        <w:t>/คณะ</w:t>
      </w:r>
      <w:r w:rsidRPr="000E470C">
        <w:rPr>
          <w:rFonts w:ascii="TH SarabunPSK" w:eastAsia="Angsana New" w:hAnsi="TH SarabunPSK" w:cs="TH SarabunPSK"/>
          <w:cs/>
        </w:rPr>
        <w:t xml:space="preserve"> : </w:t>
      </w:r>
      <w:r w:rsidR="00F5796D">
        <w:rPr>
          <w:rFonts w:ascii="TH SarabunPSK" w:hAnsi="TH SarabunPSK" w:cs="TH SarabunPSK"/>
          <w:color w:val="FF0000"/>
        </w:rPr>
        <w:fldChar w:fldCharType="begin"/>
      </w:r>
      <w:r w:rsidR="00F5796D">
        <w:rPr>
          <w:rFonts w:ascii="TH SarabunPSK" w:hAnsi="TH SarabunPSK" w:cs="TH SarabunPSK"/>
          <w:color w:val="FF0000"/>
        </w:rPr>
        <w:instrText xml:space="preserve"> MACROBUTTON  AcceptAllChangesInDoc "[</w:instrText>
      </w:r>
      <w:r w:rsidR="00F5796D">
        <w:rPr>
          <w:rFonts w:ascii="TH SarabunPSK" w:hAnsi="TH SarabunPSK" w:cs="TH SarabunPSK"/>
          <w:color w:val="FF0000"/>
          <w:cs/>
        </w:rPr>
        <w:instrText>ระบุสาขาวิชา คณะ]"</w:instrText>
      </w:r>
      <w:r w:rsidR="00F5796D">
        <w:rPr>
          <w:rFonts w:ascii="TH SarabunPSK" w:hAnsi="TH SarabunPSK" w:cs="TH SarabunPSK"/>
          <w:color w:val="FF0000"/>
        </w:rPr>
        <w:instrText xml:space="preserve"> </w:instrText>
      </w:r>
      <w:r w:rsidR="00F5796D">
        <w:rPr>
          <w:rFonts w:ascii="TH SarabunPSK" w:hAnsi="TH SarabunPSK" w:cs="TH SarabunPSK"/>
          <w:color w:val="FF0000"/>
        </w:rPr>
        <w:fldChar w:fldCharType="end"/>
      </w:r>
    </w:p>
    <w:p w14:paraId="351F753B" w14:textId="5550BD7F" w:rsidR="00A44A29" w:rsidRPr="00A44A29" w:rsidRDefault="00145EFA" w:rsidP="00DC5EA9">
      <w:pPr>
        <w:tabs>
          <w:tab w:val="left" w:pos="864"/>
        </w:tabs>
        <w:rPr>
          <w:rFonts w:ascii="TH SarabunPSK" w:eastAsia="Angsana New" w:hAnsi="TH SarabunPSK" w:cs="TH SarabunPSK"/>
          <w:color w:val="FF0000"/>
        </w:rPr>
      </w:pPr>
      <w:r>
        <w:rPr>
          <w:rFonts w:ascii="TH SarabunPSK" w:eastAsia="Angsana New" w:hAnsi="TH SarabunPSK" w:cs="TH SarabunPSK" w:hint="cs"/>
          <w:color w:val="FF0000"/>
          <w:cs/>
        </w:rPr>
        <w:t>ได้รับทุน</w:t>
      </w:r>
      <w:r w:rsidR="00B62711">
        <w:rPr>
          <w:rFonts w:ascii="TH SarabunPSK" w:eastAsia="Angsana New" w:hAnsi="TH SarabunPSK" w:cs="TH SarabunPSK" w:hint="cs"/>
          <w:color w:val="FF0000"/>
          <w:cs/>
        </w:rPr>
        <w:t>อุดหนุนการวิจัย</w:t>
      </w:r>
      <w:r>
        <w:rPr>
          <w:rFonts w:ascii="TH SarabunPSK" w:eastAsia="Angsana New" w:hAnsi="TH SarabunPSK" w:cs="TH SarabunPSK" w:hint="cs"/>
          <w:color w:val="FF0000"/>
          <w:cs/>
        </w:rPr>
        <w:t>ประจำ</w:t>
      </w:r>
      <w:r w:rsidR="00A44A29" w:rsidRPr="00A44A29">
        <w:rPr>
          <w:rFonts w:ascii="TH SarabunPSK" w:eastAsia="Angsana New" w:hAnsi="TH SarabunPSK" w:cs="TH SarabunPSK" w:hint="cs"/>
          <w:color w:val="FF0000"/>
          <w:cs/>
        </w:rPr>
        <w:t>ปีงบประมาณ</w:t>
      </w:r>
      <w:r>
        <w:rPr>
          <w:rFonts w:ascii="TH SarabunPSK" w:eastAsia="Angsana New" w:hAnsi="TH SarabunPSK" w:cs="TH SarabunPSK" w:hint="cs"/>
          <w:color w:val="FF0000"/>
          <w:cs/>
        </w:rPr>
        <w:t xml:space="preserve"> </w:t>
      </w:r>
      <w:r>
        <w:rPr>
          <w:rFonts w:ascii="TH SarabunPSK" w:eastAsia="Angsana New" w:hAnsi="TH SarabunPSK" w:cs="TH SarabunPSK"/>
          <w:color w:val="FF0000"/>
        </w:rPr>
        <w:t xml:space="preserve">: </w:t>
      </w:r>
      <w:r w:rsidR="00A44A29" w:rsidRPr="00A44A29">
        <w:rPr>
          <w:rFonts w:ascii="TH SarabunPSK" w:eastAsia="Angsana New" w:hAnsi="TH SarabunPSK" w:cs="TH SarabunPSK"/>
          <w:color w:val="FF0000"/>
        </w:rPr>
        <w:t>25..</w:t>
      </w:r>
      <w:r w:rsidR="00A44A29">
        <w:rPr>
          <w:rFonts w:ascii="TH SarabunPSK" w:eastAsia="Angsana New" w:hAnsi="TH SarabunPSK" w:cs="TH SarabunPSK"/>
        </w:rPr>
        <w:t xml:space="preserve"> </w:t>
      </w:r>
    </w:p>
    <w:p w14:paraId="79C4920D" w14:textId="23635779" w:rsidR="00DC5EA9" w:rsidRPr="000E470C" w:rsidRDefault="00A44A29" w:rsidP="00DC5EA9">
      <w:pPr>
        <w:tabs>
          <w:tab w:val="left" w:pos="864"/>
        </w:tabs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 w:hint="cs"/>
          <w:cs/>
        </w:rPr>
        <w:t>ระยะเวลาที่ดำเนินการวิจัย</w:t>
      </w:r>
      <w:r w:rsidR="00DC5EA9" w:rsidRPr="000E470C">
        <w:rPr>
          <w:rFonts w:ascii="TH SarabunPSK" w:eastAsia="Angsana New" w:hAnsi="TH SarabunPSK" w:cs="TH SarabunPSK"/>
          <w:cs/>
        </w:rPr>
        <w:t xml:space="preserve">ปี : </w:t>
      </w:r>
      <w:r>
        <w:rPr>
          <w:rFonts w:ascii="TH SarabunPSK" w:hAnsi="TH SarabunPSK" w:cs="TH SarabunPSK"/>
          <w:color w:val="FF0000"/>
        </w:rPr>
        <w:t>(</w:t>
      </w:r>
      <w:r>
        <w:rPr>
          <w:rFonts w:ascii="TH SarabunPSK" w:hAnsi="TH SarabunPSK" w:cs="TH SarabunPSK" w:hint="cs"/>
          <w:color w:val="FF0000"/>
          <w:cs/>
        </w:rPr>
        <w:t>ระบุเดือน พ.ศ. ถึง เดือน พ.ศ. ...</w:t>
      </w:r>
      <w:r>
        <w:rPr>
          <w:rFonts w:ascii="TH SarabunPSK" w:hAnsi="TH SarabunPSK" w:cs="TH SarabunPSK"/>
          <w:color w:val="FF0000"/>
        </w:rPr>
        <w:t>)</w:t>
      </w:r>
      <w:r>
        <w:rPr>
          <w:rFonts w:ascii="TH SarabunPSK" w:hAnsi="TH SarabunPSK" w:cs="TH SarabunPSK" w:hint="cs"/>
          <w:color w:val="FF0000"/>
          <w:cs/>
        </w:rPr>
        <w:t xml:space="preserve"> </w:t>
      </w:r>
    </w:p>
    <w:p w14:paraId="0523FB0E" w14:textId="77777777" w:rsidR="00C86F23" w:rsidRPr="000E470C" w:rsidRDefault="00C86F23" w:rsidP="005135F5">
      <w:pPr>
        <w:tabs>
          <w:tab w:val="left" w:pos="864"/>
        </w:tabs>
        <w:rPr>
          <w:rFonts w:ascii="TH SarabunPSK" w:eastAsia="Angsana New" w:hAnsi="TH SarabunPSK" w:cs="TH SarabunPSK"/>
        </w:rPr>
      </w:pPr>
    </w:p>
    <w:p w14:paraId="50630527" w14:textId="77777777" w:rsidR="00B17D5F" w:rsidRPr="000E470C" w:rsidRDefault="000E470C" w:rsidP="005135F5">
      <w:pPr>
        <w:tabs>
          <w:tab w:val="left" w:pos="864"/>
        </w:tabs>
        <w:jc w:val="thaiDistribute"/>
        <w:rPr>
          <w:rFonts w:ascii="TH SarabunPSK" w:hAnsi="TH SarabunPSK" w:cs="TH SarabunPSK"/>
          <w:spacing w:val="-4"/>
        </w:rPr>
      </w:pPr>
      <w:r w:rsidRPr="000E470C">
        <w:rPr>
          <w:rFonts w:ascii="TH SarabunPSK" w:eastAsia="Angsana New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3BF512" wp14:editId="2F35B04C">
                <wp:simplePos x="0" y="0"/>
                <wp:positionH relativeFrom="column">
                  <wp:posOffset>3810</wp:posOffset>
                </wp:positionH>
                <wp:positionV relativeFrom="paragraph">
                  <wp:posOffset>-1270</wp:posOffset>
                </wp:positionV>
                <wp:extent cx="5257800" cy="0"/>
                <wp:effectExtent l="0" t="0" r="0" b="0"/>
                <wp:wrapNone/>
                <wp:docPr id="1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F498E" id="Line 42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1pt" to="414.3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lyp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"/>
            </w:pict>
          </mc:Fallback>
        </mc:AlternateContent>
      </w:r>
    </w:p>
    <w:bookmarkStart w:id="0" w:name="_Hlk230696859"/>
    <w:p w14:paraId="2AEA52F1" w14:textId="77777777" w:rsidR="00C86F23" w:rsidRPr="000E470C" w:rsidRDefault="00747043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7A7CBF5E" w14:textId="77777777" w:rsidR="00747043" w:rsidRPr="000E470C" w:rsidRDefault="00747043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1EC6657F" w14:textId="77777777" w:rsidR="00DC5EA9" w:rsidRPr="000E470C" w:rsidRDefault="00DC5EA9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3C3085CA" w14:textId="77777777" w:rsidR="00DC5EA9" w:rsidRPr="000E470C" w:rsidRDefault="00DC5EA9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2C896941" w14:textId="77777777" w:rsidR="00DC5EA9" w:rsidRPr="000E470C" w:rsidRDefault="00DC5EA9" w:rsidP="00747043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2E97B868" w14:textId="3893FAFA" w:rsidR="00D2140C" w:rsidRPr="000E470C" w:rsidRDefault="00A84B33" w:rsidP="00D2140C">
      <w:pPr>
        <w:tabs>
          <w:tab w:val="left" w:pos="864"/>
        </w:tabs>
        <w:jc w:val="left"/>
        <w:rPr>
          <w:rFonts w:ascii="TH SarabunPSK" w:hAnsi="TH SarabunPSK" w:cs="TH SarabunPSK"/>
          <w:spacing w:val="-4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bookmarkEnd w:id="0"/>
    <w:p w14:paraId="7227BFFB" w14:textId="77777777" w:rsidR="0023444F" w:rsidRDefault="0023444F" w:rsidP="005135F5">
      <w:pPr>
        <w:tabs>
          <w:tab w:val="left" w:pos="864"/>
        </w:tabs>
        <w:rPr>
          <w:rFonts w:ascii="TH SarabunPSK" w:hAnsi="TH SarabunPSK" w:cs="TH SarabunPSK"/>
          <w:color w:val="FF0000"/>
        </w:rPr>
      </w:pPr>
    </w:p>
    <w:p w14:paraId="40EE3225" w14:textId="77777777" w:rsidR="006534D1" w:rsidRPr="006534D1" w:rsidRDefault="006534D1" w:rsidP="006534D1">
      <w:pPr>
        <w:tabs>
          <w:tab w:val="left" w:pos="864"/>
        </w:tabs>
        <w:rPr>
          <w:rFonts w:ascii="TH SarabunPSK" w:hAnsi="TH SarabunPSK" w:cs="TH SarabunPSK"/>
          <w:color w:val="FF0000"/>
        </w:rPr>
      </w:pPr>
      <w:r w:rsidRPr="006534D1">
        <w:rPr>
          <w:rFonts w:ascii="TH SarabunPSK" w:hAnsi="TH SarabunPSK" w:cs="TH SarabunPSK"/>
          <w:color w:val="FF0000"/>
          <w:cs/>
        </w:rPr>
        <w:t xml:space="preserve">(ขนาด 16 </w:t>
      </w:r>
      <w:r w:rsidRPr="006534D1">
        <w:rPr>
          <w:rFonts w:ascii="TH SarabunPSK" w:hAnsi="TH SarabunPSK" w:cs="TH SarabunPSK"/>
          <w:color w:val="FF0000"/>
        </w:rPr>
        <w:t>Point</w:t>
      </w:r>
      <w:r w:rsidRPr="006534D1">
        <w:rPr>
          <w:rFonts w:ascii="TH SarabunPSK" w:hAnsi="TH SarabunPSK" w:cs="TH SarabunPSK"/>
          <w:color w:val="FF0000"/>
          <w:cs/>
        </w:rPr>
        <w:t xml:space="preserve"> ไม่เกิน 3000 คำ)</w:t>
      </w:r>
    </w:p>
    <w:p w14:paraId="63A6273B" w14:textId="18280BAA" w:rsidR="00695346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  <w:r w:rsidRPr="00A44A29">
        <w:rPr>
          <w:rFonts w:ascii="TH SarabunPSK" w:hAnsi="TH SarabunPSK" w:cs="TH SarabunPSK" w:hint="cs"/>
          <w:b/>
          <w:bCs/>
          <w:color w:val="FF0000"/>
          <w:cs/>
        </w:rPr>
        <w:t>คำสำคัญ</w:t>
      </w:r>
      <w:r>
        <w:rPr>
          <w:rFonts w:ascii="TH SarabunPSK" w:hAnsi="TH SarabunPSK" w:cs="TH SarabunPSK" w:hint="cs"/>
          <w:color w:val="FF0000"/>
          <w:cs/>
        </w:rPr>
        <w:t xml:space="preserve"> </w:t>
      </w:r>
      <w:r>
        <w:rPr>
          <w:rFonts w:ascii="TH SarabunPSK" w:hAnsi="TH SarabunPSK" w:cs="TH SarabunPSK"/>
          <w:color w:val="FF0000"/>
        </w:rPr>
        <w:t xml:space="preserve">: 3 – 5 </w:t>
      </w:r>
      <w:r>
        <w:rPr>
          <w:rFonts w:ascii="TH SarabunPSK" w:hAnsi="TH SarabunPSK" w:cs="TH SarabunPSK" w:hint="cs"/>
          <w:color w:val="FF0000"/>
          <w:cs/>
        </w:rPr>
        <w:t>คำ</w:t>
      </w:r>
    </w:p>
    <w:p w14:paraId="529F1511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33FE63F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5EE6F8FB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0D1B6CB9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3782D9AA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400B3EFA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4C8D9B91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62E1A0A9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3AB4B3C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5AFCBE3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5DA65695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2EB91B0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11226C44" w14:textId="77777777" w:rsidR="0023444F" w:rsidRDefault="0023444F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49921B4C" w14:textId="77777777" w:rsidR="0023444F" w:rsidRDefault="0023444F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5307E4CB" w14:textId="77777777" w:rsidR="0023444F" w:rsidRDefault="0023444F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07519926" w14:textId="77777777" w:rsidR="0023444F" w:rsidRDefault="0023444F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121888F3" w14:textId="77777777" w:rsidR="0023444F" w:rsidRDefault="0023444F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77FC7709" w14:textId="524A8B86" w:rsidR="00A44A29" w:rsidRPr="0023444F" w:rsidRDefault="0023444F" w:rsidP="0023444F">
      <w:pPr>
        <w:pStyle w:val="Heading5"/>
        <w:tabs>
          <w:tab w:val="left" w:pos="864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lastRenderedPageBreak/>
        <w:t>Abstract</w:t>
      </w:r>
    </w:p>
    <w:p w14:paraId="15E5B5F7" w14:textId="77777777" w:rsidR="00A44A29" w:rsidRDefault="00A44A29" w:rsidP="005135F5">
      <w:pPr>
        <w:tabs>
          <w:tab w:val="left" w:pos="864"/>
        </w:tabs>
        <w:rPr>
          <w:rFonts w:ascii="TH SarabunPSK" w:hAnsi="TH SarabunPSK" w:cs="TH SarabunPSK"/>
        </w:rPr>
      </w:pPr>
    </w:p>
    <w:p w14:paraId="76372DB5" w14:textId="2988325E" w:rsidR="00A44A29" w:rsidRPr="000E470C" w:rsidRDefault="00A44A29" w:rsidP="00A44A29">
      <w:pPr>
        <w:tabs>
          <w:tab w:val="left" w:pos="864"/>
        </w:tabs>
        <w:jc w:val="left"/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</w:rPr>
        <w:t>Research Title</w:t>
      </w:r>
      <w:r w:rsidRPr="000E470C">
        <w:rPr>
          <w:rFonts w:ascii="TH SarabunPSK" w:hAnsi="TH SarabunPSK" w:cs="TH SarabunPSK"/>
          <w:cs/>
        </w:rPr>
        <w:t xml:space="preserve"> :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[.....................................................ระบุชื่อเรื่อง....................................................]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eastAsia="Angsana New" w:hAnsi="TH SarabunPSK" w:cs="TH SarabunPSK"/>
          <w:cs/>
        </w:rPr>
        <w:t xml:space="preserve">      </w:t>
      </w:r>
    </w:p>
    <w:p w14:paraId="3DE1762F" w14:textId="0FA10729" w:rsidR="00A44A29" w:rsidRPr="000E470C" w:rsidRDefault="00A44A29" w:rsidP="00A44A29">
      <w:pPr>
        <w:tabs>
          <w:tab w:val="left" w:pos="864"/>
        </w:tabs>
        <w:rPr>
          <w:rFonts w:ascii="TH SarabunPSK" w:eastAsia="Angsana New" w:hAnsi="TH SarabunPSK" w:cs="TH SarabunPSK"/>
        </w:rPr>
      </w:pPr>
      <w:r>
        <w:rPr>
          <w:rFonts w:ascii="TH SarabunPSK" w:hAnsi="TH SarabunPSK" w:cs="TH SarabunPSK"/>
        </w:rPr>
        <w:t>Author</w:t>
      </w:r>
      <w:r w:rsidRPr="000E470C">
        <w:rPr>
          <w:rFonts w:ascii="TH SarabunPSK" w:eastAsia="Angsana New" w:hAnsi="TH SarabunPSK" w:cs="TH SarabunPSK"/>
          <w:cs/>
        </w:rPr>
        <w:t xml:space="preserve"> :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[นาย/นาง/นางสาว]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hAnsi="TH SarabunPSK" w:cs="TH SarabunPSK"/>
          <w:color w:val="FF0000"/>
          <w:cs/>
        </w:rPr>
        <w:t xml:space="preserve">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[ชื่อ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  <w:r w:rsidRPr="000E470C">
        <w:rPr>
          <w:rFonts w:ascii="TH SarabunPSK" w:eastAsia="Angsana New" w:hAnsi="TH SarabunPSK" w:cs="TH SarabunPSK"/>
          <w:cs/>
        </w:rPr>
        <w:t xml:space="preserve">  </w:t>
      </w: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นามสกุล]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0D7FC59D" w14:textId="106E265D" w:rsidR="00A44A29" w:rsidRPr="000E470C" w:rsidRDefault="00145EFA" w:rsidP="00A44A29">
      <w:pPr>
        <w:tabs>
          <w:tab w:val="left" w:pos="864"/>
        </w:tabs>
        <w:rPr>
          <w:rFonts w:ascii="TH SarabunPSK" w:eastAsia="Angsana New" w:hAnsi="TH SarabunPSK" w:cs="TH SarabunPSK"/>
          <w:cs/>
        </w:rPr>
      </w:pPr>
      <w:r>
        <w:rPr>
          <w:rFonts w:ascii="TH SarabunPSK" w:eastAsia="Angsana New" w:hAnsi="TH SarabunPSK" w:cs="TH SarabunPSK"/>
        </w:rPr>
        <w:t>Faculty :</w:t>
      </w:r>
      <w:r w:rsidR="00A44A29" w:rsidRPr="000E470C">
        <w:rPr>
          <w:rFonts w:ascii="TH SarabunPSK" w:eastAsia="Angsana New" w:hAnsi="TH SarabunPSK" w:cs="TH SarabunPSK"/>
          <w:cs/>
        </w:rPr>
        <w:t xml:space="preserve"> </w:t>
      </w:r>
      <w:r w:rsidR="00A44A29">
        <w:rPr>
          <w:rFonts w:ascii="TH SarabunPSK" w:hAnsi="TH SarabunPSK" w:cs="TH SarabunPSK"/>
          <w:color w:val="FF0000"/>
        </w:rPr>
        <w:fldChar w:fldCharType="begin"/>
      </w:r>
      <w:r w:rsidR="00A44A29">
        <w:rPr>
          <w:rFonts w:ascii="TH SarabunPSK" w:hAnsi="TH SarabunPSK" w:cs="TH SarabunPSK"/>
          <w:color w:val="FF0000"/>
        </w:rPr>
        <w:instrText xml:space="preserve"> MACROBUTTON  AcceptAllChangesInDoc "[</w:instrText>
      </w:r>
      <w:r w:rsidR="00A44A29">
        <w:rPr>
          <w:rFonts w:ascii="TH SarabunPSK" w:hAnsi="TH SarabunPSK" w:cs="TH SarabunPSK"/>
          <w:color w:val="FF0000"/>
          <w:cs/>
        </w:rPr>
        <w:instrText>ระบุสาขาวิชา คณะ]"</w:instrText>
      </w:r>
      <w:r w:rsidR="00A44A29">
        <w:rPr>
          <w:rFonts w:ascii="TH SarabunPSK" w:hAnsi="TH SarabunPSK" w:cs="TH SarabunPSK"/>
          <w:color w:val="FF0000"/>
        </w:rPr>
        <w:instrText xml:space="preserve"> </w:instrText>
      </w:r>
      <w:r w:rsidR="00A44A29">
        <w:rPr>
          <w:rFonts w:ascii="TH SarabunPSK" w:hAnsi="TH SarabunPSK" w:cs="TH SarabunPSK"/>
          <w:color w:val="FF0000"/>
        </w:rPr>
        <w:fldChar w:fldCharType="end"/>
      </w:r>
    </w:p>
    <w:p w14:paraId="79CCD805" w14:textId="154CA790" w:rsidR="00A44A29" w:rsidRPr="00A44A29" w:rsidRDefault="00145EFA" w:rsidP="00A44A29">
      <w:pPr>
        <w:tabs>
          <w:tab w:val="left" w:pos="864"/>
        </w:tabs>
        <w:rPr>
          <w:rFonts w:ascii="TH SarabunPSK" w:eastAsia="Angsana New" w:hAnsi="TH SarabunPSK" w:cs="TH SarabunPSK"/>
          <w:color w:val="FF0000"/>
        </w:rPr>
      </w:pPr>
      <w:r>
        <w:rPr>
          <w:rFonts w:ascii="TH SarabunPSK" w:eastAsia="Angsana New" w:hAnsi="TH SarabunPSK" w:cs="TH SarabunPSK"/>
        </w:rPr>
        <w:t xml:space="preserve">Fiscal Year : </w:t>
      </w:r>
      <w:r w:rsidR="00B62711">
        <w:rPr>
          <w:rFonts w:ascii="TH SarabunPSK" w:eastAsia="Angsana New" w:hAnsi="TH SarabunPSK" w:cs="TH SarabunPSK" w:hint="cs"/>
          <w:color w:val="FF0000"/>
          <w:cs/>
        </w:rPr>
        <w:t>ระบุเป็นปี ค.ศ.</w:t>
      </w:r>
    </w:p>
    <w:p w14:paraId="42883CAA" w14:textId="0E36152A" w:rsidR="00A44A29" w:rsidRPr="000E470C" w:rsidRDefault="00145EFA" w:rsidP="00A44A29">
      <w:pPr>
        <w:tabs>
          <w:tab w:val="left" w:pos="864"/>
        </w:tabs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</w:rPr>
        <w:t>Year</w:t>
      </w:r>
      <w:r w:rsidR="00A44A29" w:rsidRPr="000E470C">
        <w:rPr>
          <w:rFonts w:ascii="TH SarabunPSK" w:eastAsia="Angsana New" w:hAnsi="TH SarabunPSK" w:cs="TH SarabunPSK"/>
          <w:cs/>
        </w:rPr>
        <w:t xml:space="preserve"> </w:t>
      </w:r>
      <w:r>
        <w:rPr>
          <w:rFonts w:ascii="TH SarabunPSK" w:eastAsia="Angsana New" w:hAnsi="TH SarabunPSK" w:cs="TH SarabunPSK"/>
        </w:rPr>
        <w:t xml:space="preserve">of Research </w:t>
      </w:r>
      <w:r w:rsidR="00A44A29" w:rsidRPr="000E470C">
        <w:rPr>
          <w:rFonts w:ascii="TH SarabunPSK" w:eastAsia="Angsana New" w:hAnsi="TH SarabunPSK" w:cs="TH SarabunPSK"/>
          <w:cs/>
        </w:rPr>
        <w:t xml:space="preserve">: </w:t>
      </w:r>
      <w:r w:rsidR="00A44A29">
        <w:rPr>
          <w:rFonts w:ascii="TH SarabunPSK" w:hAnsi="TH SarabunPSK" w:cs="TH SarabunPSK"/>
          <w:color w:val="FF0000"/>
        </w:rPr>
        <w:t>(</w:t>
      </w:r>
      <w:r w:rsidR="00A44A29">
        <w:rPr>
          <w:rFonts w:ascii="TH SarabunPSK" w:hAnsi="TH SarabunPSK" w:cs="TH SarabunPSK" w:hint="cs"/>
          <w:color w:val="FF0000"/>
          <w:cs/>
        </w:rPr>
        <w:t xml:space="preserve">ระบุเดือน </w:t>
      </w:r>
      <w:r w:rsidR="00B62711">
        <w:rPr>
          <w:rFonts w:ascii="TH SarabunPSK" w:hAnsi="TH SarabunPSK" w:cs="TH SarabunPSK" w:hint="cs"/>
          <w:color w:val="FF0000"/>
          <w:cs/>
        </w:rPr>
        <w:t>ค.ศ.</w:t>
      </w:r>
      <w:r w:rsidR="00A44A29">
        <w:rPr>
          <w:rFonts w:ascii="TH SarabunPSK" w:hAnsi="TH SarabunPSK" w:cs="TH SarabunPSK" w:hint="cs"/>
          <w:color w:val="FF0000"/>
          <w:cs/>
        </w:rPr>
        <w:t xml:space="preserve">. ถึง เดือน </w:t>
      </w:r>
      <w:r w:rsidR="00B62711">
        <w:rPr>
          <w:rFonts w:ascii="TH SarabunPSK" w:hAnsi="TH SarabunPSK" w:cs="TH SarabunPSK" w:hint="cs"/>
          <w:color w:val="FF0000"/>
          <w:cs/>
        </w:rPr>
        <w:t>ค.ศ.</w:t>
      </w:r>
      <w:r w:rsidR="00A44A29">
        <w:rPr>
          <w:rFonts w:ascii="TH SarabunPSK" w:hAnsi="TH SarabunPSK" w:cs="TH SarabunPSK" w:hint="cs"/>
          <w:color w:val="FF0000"/>
          <w:cs/>
        </w:rPr>
        <w:t>. ...</w:t>
      </w:r>
      <w:r w:rsidR="00A44A29">
        <w:rPr>
          <w:rFonts w:ascii="TH SarabunPSK" w:hAnsi="TH SarabunPSK" w:cs="TH SarabunPSK"/>
          <w:color w:val="FF0000"/>
        </w:rPr>
        <w:t>)</w:t>
      </w:r>
      <w:r w:rsidR="00A44A29">
        <w:rPr>
          <w:rFonts w:ascii="TH SarabunPSK" w:hAnsi="TH SarabunPSK" w:cs="TH SarabunPSK" w:hint="cs"/>
          <w:color w:val="FF0000"/>
          <w:cs/>
        </w:rPr>
        <w:t xml:space="preserve"> </w:t>
      </w:r>
    </w:p>
    <w:p w14:paraId="7F8C218B" w14:textId="77777777" w:rsidR="00A44A29" w:rsidRPr="000E470C" w:rsidRDefault="00A44A29" w:rsidP="00A44A29">
      <w:pPr>
        <w:tabs>
          <w:tab w:val="left" w:pos="864"/>
        </w:tabs>
        <w:rPr>
          <w:rFonts w:ascii="TH SarabunPSK" w:eastAsia="Angsana New" w:hAnsi="TH SarabunPSK" w:cs="TH SarabunPSK"/>
        </w:rPr>
      </w:pPr>
    </w:p>
    <w:p w14:paraId="3DEFBEE4" w14:textId="77777777" w:rsidR="00A44A29" w:rsidRPr="000E470C" w:rsidRDefault="00A44A29" w:rsidP="00A44A29">
      <w:pPr>
        <w:tabs>
          <w:tab w:val="left" w:pos="864"/>
        </w:tabs>
        <w:jc w:val="thaiDistribute"/>
        <w:rPr>
          <w:rFonts w:ascii="TH SarabunPSK" w:hAnsi="TH SarabunPSK" w:cs="TH SarabunPSK"/>
          <w:spacing w:val="-4"/>
        </w:rPr>
      </w:pPr>
      <w:r w:rsidRPr="000E470C">
        <w:rPr>
          <w:rFonts w:ascii="TH SarabunPSK" w:eastAsia="Angsana New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1E10CA" wp14:editId="7176FA29">
                <wp:simplePos x="0" y="0"/>
                <wp:positionH relativeFrom="column">
                  <wp:posOffset>3810</wp:posOffset>
                </wp:positionH>
                <wp:positionV relativeFrom="paragraph">
                  <wp:posOffset>-1270</wp:posOffset>
                </wp:positionV>
                <wp:extent cx="5257800" cy="0"/>
                <wp:effectExtent l="0" t="0" r="0" b="0"/>
                <wp:wrapNone/>
                <wp:docPr id="419956235" name="Lin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D829FC" id="Line 42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1pt" to="414.3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4u7rg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"/>
            </w:pict>
          </mc:Fallback>
        </mc:AlternateContent>
      </w:r>
    </w:p>
    <w:p w14:paraId="597486DC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66668933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06AA5D38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50C6F234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7B468BF4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5C741264" w14:textId="77777777" w:rsidR="00A44A29" w:rsidRPr="000E470C" w:rsidRDefault="00A44A29" w:rsidP="00A44A29">
      <w:pPr>
        <w:tabs>
          <w:tab w:val="left" w:pos="864"/>
        </w:tabs>
        <w:jc w:val="left"/>
        <w:rPr>
          <w:rFonts w:ascii="TH SarabunPSK" w:hAnsi="TH SarabunPSK" w:cs="TH SarabunPSK"/>
          <w:spacing w:val="-4"/>
        </w:rPr>
      </w:pPr>
      <w:r w:rsidRPr="000E470C">
        <w:rPr>
          <w:rFonts w:ascii="TH SarabunPSK" w:hAnsi="TH SarabunPSK" w:cs="TH SarabunPSK"/>
          <w:color w:val="FF0000"/>
        </w:rPr>
        <w:fldChar w:fldCharType="begin"/>
      </w:r>
      <w:r w:rsidRPr="000E470C">
        <w:rPr>
          <w:rFonts w:ascii="TH SarabunPSK" w:hAnsi="TH SarabunPSK" w:cs="TH SarabunPSK"/>
          <w:color w:val="FF0000"/>
        </w:rPr>
        <w:instrText xml:space="preserve"> MACROBUTTON  AcceptAllChangesInDoc </w:instrText>
      </w:r>
      <w:r w:rsidRPr="000E470C">
        <w:rPr>
          <w:rFonts w:ascii="TH SarabunPSK" w:hAnsi="TH SarabunPSK" w:cs="TH SarabunPSK"/>
          <w:color w:val="FF0000"/>
          <w:cs/>
        </w:rPr>
        <w:instrText xml:space="preserve">........................................................................................................................................... </w:instrText>
      </w:r>
      <w:r w:rsidRPr="000E470C">
        <w:rPr>
          <w:rFonts w:ascii="TH SarabunPSK" w:hAnsi="TH SarabunPSK" w:cs="TH SarabunPSK"/>
          <w:color w:val="FF0000"/>
        </w:rPr>
        <w:fldChar w:fldCharType="end"/>
      </w:r>
    </w:p>
    <w:p w14:paraId="7783A479" w14:textId="77777777" w:rsidR="0023444F" w:rsidRDefault="0023444F" w:rsidP="00A44A29">
      <w:pPr>
        <w:tabs>
          <w:tab w:val="left" w:pos="864"/>
        </w:tabs>
        <w:rPr>
          <w:rFonts w:ascii="TH SarabunPSK" w:hAnsi="TH SarabunPSK" w:cs="TH SarabunPSK"/>
          <w:color w:val="FF0000"/>
        </w:rPr>
      </w:pPr>
    </w:p>
    <w:p w14:paraId="45BE9545" w14:textId="77777777" w:rsidR="006534D1" w:rsidRPr="006534D1" w:rsidRDefault="006534D1" w:rsidP="006534D1">
      <w:pPr>
        <w:tabs>
          <w:tab w:val="left" w:pos="864"/>
        </w:tabs>
        <w:rPr>
          <w:rFonts w:ascii="TH SarabunPSK" w:hAnsi="TH SarabunPSK" w:cs="TH SarabunPSK"/>
          <w:color w:val="FF0000"/>
        </w:rPr>
      </w:pPr>
      <w:r w:rsidRPr="006534D1">
        <w:rPr>
          <w:rFonts w:ascii="TH SarabunPSK" w:hAnsi="TH SarabunPSK" w:cs="TH SarabunPSK"/>
          <w:color w:val="FF0000"/>
          <w:cs/>
        </w:rPr>
        <w:t xml:space="preserve">(ขนาด 16 </w:t>
      </w:r>
      <w:r w:rsidRPr="006534D1">
        <w:rPr>
          <w:rFonts w:ascii="TH SarabunPSK" w:hAnsi="TH SarabunPSK" w:cs="TH SarabunPSK"/>
          <w:color w:val="FF0000"/>
        </w:rPr>
        <w:t>Point</w:t>
      </w:r>
      <w:r w:rsidRPr="006534D1">
        <w:rPr>
          <w:rFonts w:ascii="TH SarabunPSK" w:hAnsi="TH SarabunPSK" w:cs="TH SarabunPSK"/>
          <w:color w:val="FF0000"/>
          <w:cs/>
        </w:rPr>
        <w:t xml:space="preserve"> ไม่เกิน 3000 คำ)</w:t>
      </w:r>
    </w:p>
    <w:p w14:paraId="5E435B9A" w14:textId="67B7B00E" w:rsidR="00A44A29" w:rsidRPr="000E470C" w:rsidRDefault="00B62711" w:rsidP="00A44A29">
      <w:pPr>
        <w:tabs>
          <w:tab w:val="left" w:pos="864"/>
        </w:tabs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/>
          <w:b/>
          <w:bCs/>
          <w:color w:val="FF0000"/>
        </w:rPr>
        <w:t>Keywords</w:t>
      </w:r>
      <w:r w:rsidR="00A44A29">
        <w:rPr>
          <w:rFonts w:ascii="TH SarabunPSK" w:hAnsi="TH SarabunPSK" w:cs="TH SarabunPSK" w:hint="cs"/>
          <w:color w:val="FF0000"/>
          <w:cs/>
        </w:rPr>
        <w:t xml:space="preserve"> </w:t>
      </w:r>
      <w:r w:rsidR="00A44A29">
        <w:rPr>
          <w:rFonts w:ascii="TH SarabunPSK" w:hAnsi="TH SarabunPSK" w:cs="TH SarabunPSK"/>
          <w:color w:val="FF0000"/>
        </w:rPr>
        <w:t xml:space="preserve">: 3 – 5 </w:t>
      </w:r>
      <w:r>
        <w:rPr>
          <w:rFonts w:ascii="TH SarabunPSK" w:hAnsi="TH SarabunPSK" w:cs="TH SarabunPSK"/>
          <w:color w:val="FF0000"/>
        </w:rPr>
        <w:t>word</w:t>
      </w:r>
    </w:p>
    <w:p w14:paraId="31B48AA2" w14:textId="77777777" w:rsidR="00A44A29" w:rsidRPr="000E470C" w:rsidRDefault="00A44A29" w:rsidP="005135F5">
      <w:pPr>
        <w:tabs>
          <w:tab w:val="left" w:pos="864"/>
        </w:tabs>
        <w:rPr>
          <w:rFonts w:ascii="TH SarabunPSK" w:hAnsi="TH SarabunPSK" w:cs="TH SarabunPSK"/>
          <w:cs/>
        </w:rPr>
      </w:pPr>
    </w:p>
    <w:sectPr w:rsidR="00A44A29" w:rsidRPr="000E470C" w:rsidSect="00993C40">
      <w:headerReference w:type="even" r:id="rId8"/>
      <w:headerReference w:type="default" r:id="rId9"/>
      <w:headerReference w:type="first" r:id="rId10"/>
      <w:pgSz w:w="11906" w:h="16838" w:code="9"/>
      <w:pgMar w:top="2160" w:right="1440" w:bottom="1440" w:left="2160" w:header="1080" w:footer="720" w:gutter="0"/>
      <w:pgNumType w:fmt="lowerRoman"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CF39B" w14:textId="77777777" w:rsidR="00FB2773" w:rsidRDefault="00FB2773">
      <w:r>
        <w:separator/>
      </w:r>
    </w:p>
  </w:endnote>
  <w:endnote w:type="continuationSeparator" w:id="0">
    <w:p w14:paraId="7FE07266" w14:textId="77777777" w:rsidR="00FB2773" w:rsidRDefault="00FB2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84693" w14:textId="77777777" w:rsidR="00FB2773" w:rsidRDefault="00FB2773">
      <w:r>
        <w:separator/>
      </w:r>
    </w:p>
  </w:footnote>
  <w:footnote w:type="continuationSeparator" w:id="0">
    <w:p w14:paraId="1A72A385" w14:textId="77777777" w:rsidR="00FB2773" w:rsidRDefault="00FB27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92BF5" w14:textId="77777777" w:rsidR="00F562C1" w:rsidRDefault="00F562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2669">
      <w:rPr>
        <w:rStyle w:val="PageNumber"/>
        <w:noProof/>
      </w:rPr>
      <w:t>ii</w:t>
    </w:r>
    <w:r>
      <w:rPr>
        <w:rStyle w:val="PageNumber"/>
      </w:rPr>
      <w:fldChar w:fldCharType="end"/>
    </w:r>
  </w:p>
  <w:p w14:paraId="18D8443A" w14:textId="77777777" w:rsidR="00F562C1" w:rsidRDefault="00F562C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D17BB" w14:textId="77777777" w:rsidR="00F562C1" w:rsidRDefault="00F562C1">
    <w:pPr>
      <w:pStyle w:val="Header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81A69" w14:textId="77777777" w:rsidR="00993C40" w:rsidRPr="00E83D1F" w:rsidRDefault="00993C40">
    <w:pPr>
      <w:pStyle w:val="Header"/>
      <w:jc w:val="right"/>
    </w:pPr>
    <w:r w:rsidRPr="00E83D1F">
      <w:fldChar w:fldCharType="begin"/>
    </w:r>
    <w:r w:rsidRPr="00E83D1F">
      <w:instrText xml:space="preserve"> PAGE   \</w:instrText>
    </w:r>
    <w:r w:rsidRPr="00E83D1F">
      <w:rPr>
        <w:cs/>
      </w:rPr>
      <w:instrText xml:space="preserve">* </w:instrText>
    </w:r>
    <w:r w:rsidRPr="00E83D1F">
      <w:instrText xml:space="preserve">MERGEFORMAT </w:instrText>
    </w:r>
    <w:r w:rsidRPr="00E83D1F">
      <w:fldChar w:fldCharType="separate"/>
    </w:r>
    <w:r w:rsidR="00E56C7E">
      <w:rPr>
        <w:noProof/>
      </w:rPr>
      <w:t>i</w:t>
    </w:r>
    <w:r w:rsidRPr="00E83D1F">
      <w:rPr>
        <w:noProof/>
      </w:rPr>
      <w:fldChar w:fldCharType="end"/>
    </w:r>
  </w:p>
  <w:p w14:paraId="6A19F686" w14:textId="77777777" w:rsidR="00993C40" w:rsidRDefault="00993C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423A11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num w:numId="1" w16cid:durableId="141088415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96D"/>
    <w:rsid w:val="000043D2"/>
    <w:rsid w:val="000153A5"/>
    <w:rsid w:val="00037D88"/>
    <w:rsid w:val="000755BC"/>
    <w:rsid w:val="0009406F"/>
    <w:rsid w:val="000B2E95"/>
    <w:rsid w:val="000E470C"/>
    <w:rsid w:val="000F148E"/>
    <w:rsid w:val="00100660"/>
    <w:rsid w:val="00105017"/>
    <w:rsid w:val="00112053"/>
    <w:rsid w:val="00145EFA"/>
    <w:rsid w:val="00150EB7"/>
    <w:rsid w:val="0015567D"/>
    <w:rsid w:val="00157044"/>
    <w:rsid w:val="0017002B"/>
    <w:rsid w:val="001752F3"/>
    <w:rsid w:val="00180A50"/>
    <w:rsid w:val="001B29CA"/>
    <w:rsid w:val="001E7838"/>
    <w:rsid w:val="00202F12"/>
    <w:rsid w:val="00217221"/>
    <w:rsid w:val="0023444F"/>
    <w:rsid w:val="00243C77"/>
    <w:rsid w:val="00245221"/>
    <w:rsid w:val="00281E89"/>
    <w:rsid w:val="002A04A9"/>
    <w:rsid w:val="002A429D"/>
    <w:rsid w:val="002E3A00"/>
    <w:rsid w:val="00327CDD"/>
    <w:rsid w:val="00331CC2"/>
    <w:rsid w:val="0034309B"/>
    <w:rsid w:val="003663F6"/>
    <w:rsid w:val="00380BF1"/>
    <w:rsid w:val="0039412B"/>
    <w:rsid w:val="003A7EB6"/>
    <w:rsid w:val="003B3C70"/>
    <w:rsid w:val="003F62C9"/>
    <w:rsid w:val="00415F65"/>
    <w:rsid w:val="004216E9"/>
    <w:rsid w:val="004314AD"/>
    <w:rsid w:val="00432798"/>
    <w:rsid w:val="00450434"/>
    <w:rsid w:val="004535EA"/>
    <w:rsid w:val="004549BB"/>
    <w:rsid w:val="00457309"/>
    <w:rsid w:val="00473F4A"/>
    <w:rsid w:val="00485A62"/>
    <w:rsid w:val="00496FFE"/>
    <w:rsid w:val="004A0EB7"/>
    <w:rsid w:val="004C0CE0"/>
    <w:rsid w:val="005065AC"/>
    <w:rsid w:val="005135F5"/>
    <w:rsid w:val="00522BB1"/>
    <w:rsid w:val="00575486"/>
    <w:rsid w:val="005B35F0"/>
    <w:rsid w:val="005D1417"/>
    <w:rsid w:val="005D3FFA"/>
    <w:rsid w:val="005F2FCB"/>
    <w:rsid w:val="0061433C"/>
    <w:rsid w:val="00641D83"/>
    <w:rsid w:val="00644565"/>
    <w:rsid w:val="00645F48"/>
    <w:rsid w:val="00653453"/>
    <w:rsid w:val="006534D1"/>
    <w:rsid w:val="00675F69"/>
    <w:rsid w:val="006811E9"/>
    <w:rsid w:val="00695346"/>
    <w:rsid w:val="006A5CEE"/>
    <w:rsid w:val="006A7C40"/>
    <w:rsid w:val="006E3CE8"/>
    <w:rsid w:val="007179FB"/>
    <w:rsid w:val="00747043"/>
    <w:rsid w:val="007831E5"/>
    <w:rsid w:val="0078531C"/>
    <w:rsid w:val="007A769D"/>
    <w:rsid w:val="007C5DE8"/>
    <w:rsid w:val="007D3C06"/>
    <w:rsid w:val="007F0CBE"/>
    <w:rsid w:val="00810BA6"/>
    <w:rsid w:val="00812935"/>
    <w:rsid w:val="0083133A"/>
    <w:rsid w:val="008329FC"/>
    <w:rsid w:val="008435F7"/>
    <w:rsid w:val="00865A84"/>
    <w:rsid w:val="008817F1"/>
    <w:rsid w:val="0088215A"/>
    <w:rsid w:val="00892DD3"/>
    <w:rsid w:val="008A16CB"/>
    <w:rsid w:val="008A6DB2"/>
    <w:rsid w:val="008A769E"/>
    <w:rsid w:val="008B6D15"/>
    <w:rsid w:val="008C66FB"/>
    <w:rsid w:val="008E1530"/>
    <w:rsid w:val="00916505"/>
    <w:rsid w:val="00916F30"/>
    <w:rsid w:val="00927E40"/>
    <w:rsid w:val="009469A8"/>
    <w:rsid w:val="0096143F"/>
    <w:rsid w:val="00962D26"/>
    <w:rsid w:val="00977573"/>
    <w:rsid w:val="00992DFD"/>
    <w:rsid w:val="00993C40"/>
    <w:rsid w:val="009A5D77"/>
    <w:rsid w:val="009D1CAE"/>
    <w:rsid w:val="009D4D32"/>
    <w:rsid w:val="009E1928"/>
    <w:rsid w:val="00A2335F"/>
    <w:rsid w:val="00A37CD7"/>
    <w:rsid w:val="00A44A29"/>
    <w:rsid w:val="00A540BB"/>
    <w:rsid w:val="00A5733C"/>
    <w:rsid w:val="00A6605A"/>
    <w:rsid w:val="00A71C06"/>
    <w:rsid w:val="00A74EFF"/>
    <w:rsid w:val="00A75835"/>
    <w:rsid w:val="00A84B33"/>
    <w:rsid w:val="00A90F1C"/>
    <w:rsid w:val="00A94170"/>
    <w:rsid w:val="00AA6A3F"/>
    <w:rsid w:val="00AB4EEA"/>
    <w:rsid w:val="00AB6DA8"/>
    <w:rsid w:val="00AC1858"/>
    <w:rsid w:val="00AE300F"/>
    <w:rsid w:val="00AF36F5"/>
    <w:rsid w:val="00B17D5F"/>
    <w:rsid w:val="00B23EE2"/>
    <w:rsid w:val="00B35843"/>
    <w:rsid w:val="00B36344"/>
    <w:rsid w:val="00B52669"/>
    <w:rsid w:val="00B56C55"/>
    <w:rsid w:val="00B62711"/>
    <w:rsid w:val="00B71E07"/>
    <w:rsid w:val="00B916A8"/>
    <w:rsid w:val="00BA2D36"/>
    <w:rsid w:val="00BA6602"/>
    <w:rsid w:val="00BB3143"/>
    <w:rsid w:val="00C16135"/>
    <w:rsid w:val="00C4485B"/>
    <w:rsid w:val="00C45DC6"/>
    <w:rsid w:val="00C57B36"/>
    <w:rsid w:val="00C62924"/>
    <w:rsid w:val="00C7464F"/>
    <w:rsid w:val="00C74E20"/>
    <w:rsid w:val="00C86D4F"/>
    <w:rsid w:val="00C86F23"/>
    <w:rsid w:val="00CD0307"/>
    <w:rsid w:val="00CD3386"/>
    <w:rsid w:val="00CE2F45"/>
    <w:rsid w:val="00CF0CC1"/>
    <w:rsid w:val="00D00378"/>
    <w:rsid w:val="00D2140C"/>
    <w:rsid w:val="00D215F3"/>
    <w:rsid w:val="00D22400"/>
    <w:rsid w:val="00D724BB"/>
    <w:rsid w:val="00D75A8B"/>
    <w:rsid w:val="00D90298"/>
    <w:rsid w:val="00DB0AC2"/>
    <w:rsid w:val="00DC5EA9"/>
    <w:rsid w:val="00DE7A47"/>
    <w:rsid w:val="00DF0BB4"/>
    <w:rsid w:val="00E31F79"/>
    <w:rsid w:val="00E50F6F"/>
    <w:rsid w:val="00E56C7E"/>
    <w:rsid w:val="00E63826"/>
    <w:rsid w:val="00E83D1F"/>
    <w:rsid w:val="00E94F4B"/>
    <w:rsid w:val="00EB44AD"/>
    <w:rsid w:val="00EC4BBF"/>
    <w:rsid w:val="00ED20A6"/>
    <w:rsid w:val="00ED7962"/>
    <w:rsid w:val="00F0154C"/>
    <w:rsid w:val="00F20B31"/>
    <w:rsid w:val="00F300CB"/>
    <w:rsid w:val="00F30655"/>
    <w:rsid w:val="00F309AB"/>
    <w:rsid w:val="00F32385"/>
    <w:rsid w:val="00F32D8D"/>
    <w:rsid w:val="00F562C1"/>
    <w:rsid w:val="00F5796D"/>
    <w:rsid w:val="00F66572"/>
    <w:rsid w:val="00F72557"/>
    <w:rsid w:val="00F736B1"/>
    <w:rsid w:val="00FA5AC8"/>
    <w:rsid w:val="00FB2773"/>
    <w:rsid w:val="00FD33B0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E73DEB"/>
  <w15:chartTrackingRefBased/>
  <w15:docId w15:val="{D27B4ABC-669B-4646-B13B-A2EDF999B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6505"/>
    <w:pPr>
      <w:jc w:val="both"/>
    </w:pPr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jc w:val="left"/>
      <w:outlineLvl w:val="0"/>
    </w:pPr>
    <w:rPr>
      <w:b/>
      <w:bCs/>
      <w:kern w:val="36"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ordia New" w:hAnsi="Cordia New" w:cs="Cordia New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/>
      <w:outlineLvl w:val="2"/>
    </w:pPr>
    <w:rPr>
      <w:b/>
      <w:bCs/>
      <w:sz w:val="36"/>
      <w:szCs w:val="36"/>
    </w:rPr>
  </w:style>
  <w:style w:type="paragraph" w:styleId="Heading4">
    <w:name w:val="heading 4"/>
    <w:basedOn w:val="Normal"/>
    <w:next w:val="Normal"/>
    <w:qFormat/>
    <w:pPr>
      <w:keepNext/>
      <w:spacing w:before="240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3B3C70"/>
    <w:pPr>
      <w:spacing w:before="240" w:after="60"/>
      <w:outlineLvl w:val="5"/>
    </w:pPr>
    <w:rPr>
      <w:rFonts w:ascii="Times New Roman" w:hAnsi="Times New Roman"/>
      <w:b/>
      <w:bCs/>
      <w:sz w:val="22"/>
      <w:szCs w:val="22"/>
      <w:lang w:val="en-GB" w:eastAsia="zh-CN"/>
    </w:rPr>
  </w:style>
  <w:style w:type="paragraph" w:styleId="Heading7">
    <w:name w:val="heading 7"/>
    <w:basedOn w:val="Normal"/>
    <w:next w:val="Normal"/>
    <w:qFormat/>
    <w:rsid w:val="00747043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aliases w:val="ตัวข้อความ อักขระ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862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1225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pPr>
      <w:numPr>
        <w:numId w:val="1"/>
      </w:numPr>
    </w:pPr>
  </w:style>
  <w:style w:type="paragraph" w:styleId="BodyTextIndent2">
    <w:name w:val="Body Text Indent 2"/>
    <w:basedOn w:val="Normal"/>
    <w:pPr>
      <w:spacing w:before="240"/>
      <w:ind w:firstLine="720"/>
    </w:pPr>
    <w:rPr>
      <w:rFonts w:eastAsia="Angsana New"/>
    </w:rPr>
  </w:style>
  <w:style w:type="paragraph" w:styleId="BodyTextIndent3">
    <w:name w:val="Body Text Indent 3"/>
    <w:basedOn w:val="Normal"/>
    <w:pPr>
      <w:ind w:firstLine="1584"/>
      <w:jc w:val="left"/>
    </w:pPr>
  </w:style>
  <w:style w:type="paragraph" w:styleId="BodyText2">
    <w:name w:val="Body Text 2"/>
    <w:basedOn w:val="Normal"/>
    <w:rsid w:val="003B3C70"/>
    <w:pPr>
      <w:spacing w:after="120" w:line="480" w:lineRule="auto"/>
    </w:pPr>
    <w:rPr>
      <w:szCs w:val="37"/>
    </w:rPr>
  </w:style>
  <w:style w:type="paragraph" w:customStyle="1" w:styleId="063">
    <w:name w:val="ลักษณะ ก่อน:  0.63 ซม."/>
    <w:basedOn w:val="Normal"/>
    <w:autoRedefine/>
    <w:rsid w:val="003B3C70"/>
    <w:pPr>
      <w:jc w:val="center"/>
    </w:pPr>
    <w:rPr>
      <w:lang w:eastAsia="zh-CN"/>
    </w:rPr>
  </w:style>
  <w:style w:type="paragraph" w:styleId="NormalWeb">
    <w:name w:val="Normal (Web)"/>
    <w:basedOn w:val="Normal"/>
    <w:rsid w:val="003B3C70"/>
    <w:pPr>
      <w:spacing w:before="100" w:after="100"/>
      <w:jc w:val="left"/>
    </w:pPr>
    <w:rPr>
      <w:rFonts w:ascii="Tahoma" w:eastAsia="SimSun" w:hAnsi="Tahoma" w:cs="Tahoma"/>
      <w:sz w:val="24"/>
      <w:szCs w:val="24"/>
      <w:lang w:eastAsia="zh-CN"/>
    </w:rPr>
  </w:style>
  <w:style w:type="paragraph" w:styleId="Date">
    <w:name w:val="Date"/>
    <w:basedOn w:val="Normal"/>
    <w:next w:val="Normal"/>
    <w:rsid w:val="003B3C70"/>
    <w:rPr>
      <w:lang w:val="en-GB" w:eastAsia="zh-CN"/>
    </w:rPr>
  </w:style>
  <w:style w:type="paragraph" w:styleId="Subtitle">
    <w:name w:val="Subtitle"/>
    <w:basedOn w:val="Normal"/>
    <w:qFormat/>
    <w:rsid w:val="003B3C70"/>
    <w:pPr>
      <w:jc w:val="center"/>
    </w:pPr>
    <w:rPr>
      <w:rFonts w:ascii="EucrosiaUPC" w:hAnsi="EucrosiaUPC" w:cs="EucrosiaUPC"/>
      <w:b/>
      <w:bCs/>
      <w:sz w:val="40"/>
      <w:szCs w:val="40"/>
      <w:lang w:eastAsia="zh-CN"/>
    </w:rPr>
  </w:style>
  <w:style w:type="character" w:customStyle="1" w:styleId="longtext">
    <w:name w:val="long_text"/>
    <w:basedOn w:val="DefaultParagraphFont"/>
    <w:rsid w:val="00281E89"/>
  </w:style>
  <w:style w:type="character" w:customStyle="1" w:styleId="hps">
    <w:name w:val="hps"/>
    <w:basedOn w:val="DefaultParagraphFont"/>
    <w:rsid w:val="00281E89"/>
  </w:style>
  <w:style w:type="table" w:styleId="TableGrid">
    <w:name w:val="Table Grid"/>
    <w:basedOn w:val="TableNormal"/>
    <w:rsid w:val="00916F30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93C40"/>
    <w:rPr>
      <w:rFonts w:ascii="Angsana New" w:hAnsi="Angsana New"/>
      <w:sz w:val="32"/>
      <w:szCs w:val="32"/>
    </w:rPr>
  </w:style>
  <w:style w:type="character" w:styleId="CommentReference">
    <w:name w:val="annotation reference"/>
    <w:basedOn w:val="DefaultParagraphFont"/>
    <w:rsid w:val="00A44A29"/>
    <w:rPr>
      <w:sz w:val="16"/>
      <w:szCs w:val="18"/>
    </w:rPr>
  </w:style>
  <w:style w:type="paragraph" w:styleId="CommentText">
    <w:name w:val="annotation text"/>
    <w:basedOn w:val="Normal"/>
    <w:link w:val="CommentTextChar"/>
    <w:rsid w:val="00A44A2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44A29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44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44A29"/>
    <w:rPr>
      <w:rFonts w:ascii="Angsana New" w:hAnsi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4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thasin\AppData\Local\Temp\Rar$DIa0.854\R3-&#3610;&#3607;&#3588;&#3633;&#3604;&#3618;&#3656;&#3629;&#3616;&#3634;&#3625;&#3634;&#3652;&#3607;&#3618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C9F80-1D84-44CC-92EF-AC833CAE9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R3-บทคัดย่อภาษาไทย</Template>
  <TotalTime>21</TotalTime>
  <Pages>2</Pages>
  <Words>129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แบบเสนอโครงร่างสารนิพนธ์</vt:lpstr>
      <vt:lpstr>แบบเสนอโครงร่างสารนิพนธ์</vt:lpstr>
    </vt:vector>
  </TitlesOfParts>
  <Company>Min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แบบเสนอโครงร่างสารนิพนธ์</dc:title>
  <dc:subject/>
  <dc:creator>yuthasin</dc:creator>
  <cp:keywords/>
  <cp:lastModifiedBy>สุภาภรณ์ พุทธวงค์</cp:lastModifiedBy>
  <cp:revision>7</cp:revision>
  <cp:lastPrinted>2011-02-08T08:58:00Z</cp:lastPrinted>
  <dcterms:created xsi:type="dcterms:W3CDTF">2020-12-24T04:05:00Z</dcterms:created>
  <dcterms:modified xsi:type="dcterms:W3CDTF">2026-06-16T07:51:00Z</dcterms:modified>
</cp:coreProperties>
</file>